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tcPr>
          <w:p w14:paraId="27BED66C" w14:textId="18ED768D" w:rsidR="00DB2BBF" w:rsidRPr="00491201"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491201">
              <w:rPr>
                <w:rFonts w:cs="Calibri"/>
                <w:color w:val="auto"/>
                <w:sz w:val="22"/>
                <w:szCs w:val="22"/>
                <w:lang w:val="en-US"/>
              </w:rPr>
              <w:t xml:space="preserve">Design services, supply and installation of a solar photovoltaic power plant </w:t>
            </w:r>
            <w:r w:rsidR="009C34C8">
              <w:rPr>
                <w:rFonts w:cs="Calibri"/>
                <w:color w:val="auto"/>
                <w:sz w:val="22"/>
                <w:szCs w:val="22"/>
              </w:rPr>
              <w:t>75</w:t>
            </w:r>
            <w:r w:rsidR="007604CE" w:rsidRPr="004946DC">
              <w:rPr>
                <w:rFonts w:cs="Calibri"/>
                <w:color w:val="auto"/>
                <w:sz w:val="22"/>
                <w:szCs w:val="22"/>
              </w:rPr>
              <w:t xml:space="preserve"> </w:t>
            </w:r>
            <w:r w:rsidRPr="00491201">
              <w:rPr>
                <w:rFonts w:cs="Calibri"/>
                <w:color w:val="auto"/>
                <w:sz w:val="22"/>
                <w:szCs w:val="22"/>
                <w:lang w:val="en-US"/>
              </w:rPr>
              <w:t xml:space="preserve">kW with battery energy storage system </w:t>
            </w:r>
            <w:r w:rsidR="00D247F8">
              <w:rPr>
                <w:rFonts w:cs="Calibri"/>
                <w:color w:val="auto"/>
                <w:sz w:val="22"/>
                <w:szCs w:val="22"/>
              </w:rPr>
              <w:t>100</w:t>
            </w:r>
            <w:r w:rsidR="007604CE" w:rsidRPr="004946DC">
              <w:rPr>
                <w:rFonts w:cs="Calibri"/>
                <w:color w:val="auto"/>
                <w:sz w:val="22"/>
                <w:szCs w:val="22"/>
              </w:rPr>
              <w:t xml:space="preserve"> </w:t>
            </w:r>
            <w:r w:rsidRPr="00491201">
              <w:rPr>
                <w:rFonts w:cs="Calibri"/>
                <w:color w:val="auto"/>
                <w:sz w:val="22"/>
                <w:szCs w:val="22"/>
                <w:lang w:val="en-US"/>
              </w:rPr>
              <w:t>kWh to ensure a constant supply of electricity to the building (hereafter referred to as the solar power plant/solar power system)</w:t>
            </w:r>
          </w:p>
        </w:tc>
        <w:tc>
          <w:tcPr>
            <w:tcW w:w="3256" w:type="dxa"/>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182C5B"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to be procured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510F4543" w14:textId="53E0C344" w:rsidR="00D52B29" w:rsidRPr="00AA6E81" w:rsidRDefault="00D661EF"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661EF">
              <w:rPr>
                <w:rFonts w:eastAsia="Times New Roman"/>
                <w:color w:val="000000"/>
                <w:sz w:val="22"/>
                <w:szCs w:val="22"/>
                <w:lang w:eastAsia="lt-LT"/>
              </w:rPr>
              <w:t>Chornomorsk Lyceum No. 6 of the Chornomorsk City Council, Odesa District, Odesa Region</w:t>
            </w:r>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182C5B"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procured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tcPr>
          <w:p w14:paraId="350BE801" w14:textId="6990F2E5" w:rsidR="001B700D" w:rsidRPr="00AA6E81"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A6E81">
              <w:rPr>
                <w:rFonts w:cs="Calibri"/>
                <w:iCs/>
                <w:color w:val="auto"/>
                <w:sz w:val="22"/>
                <w:szCs w:val="22"/>
                <w:lang w:val="en-US"/>
              </w:rPr>
              <w:t>Delivery and installation of the solar power system at the site at:</w:t>
            </w:r>
          </w:p>
          <w:p w14:paraId="1F56B088" w14:textId="08DCAEBB" w:rsidR="001B700D" w:rsidRPr="00AA6E81" w:rsidRDefault="00D661EF" w:rsidP="00D247F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D661EF">
              <w:rPr>
                <w:rFonts w:cs="Calibri"/>
                <w:color w:val="auto"/>
                <w:sz w:val="22"/>
                <w:szCs w:val="22"/>
                <w:lang w:val="en-US"/>
              </w:rPr>
              <w:t>Sportyvna st., 3-A, Chornomorsk, Odesa region, 68003, Ukraine</w:t>
            </w:r>
          </w:p>
        </w:tc>
        <w:tc>
          <w:tcPr>
            <w:tcW w:w="3256" w:type="dxa"/>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182C5B"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We confirm that we will design, deliver, install and provide other related services necessary for the purchase of the solar power system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whole of the work to be procured under this procurement must be completed within 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182C5B"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182C5B"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We confirm that all equipment offered will be delivered and installed new, unused and unrefurbished. The equipment will be manufactured no earlier than 24 months prior to the date of actual delivery of the equipment to the installation site.</w:t>
            </w:r>
          </w:p>
          <w:p w14:paraId="189527C8" w14:textId="616DCDC0" w:rsidR="00315DBF" w:rsidRPr="00A93C9D" w:rsidRDefault="00182C5B"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The warranty must cover manufacturing defects, degradation above the specified level and malfunctioning due to the manufacturer.</w:t>
            </w:r>
            <w:r w:rsidR="00B76E89" w:rsidRPr="00A93C9D">
              <w:rPr>
                <w:rFonts w:ascii="Calibri" w:hAnsi="Calibri" w:cs="Calibri"/>
                <w:b w:val="0"/>
                <w:lang w:val="en-US"/>
              </w:rPr>
              <w:t>)</w:t>
            </w:r>
          </w:p>
          <w:p w14:paraId="6336093B" w14:textId="4AAAF29F" w:rsidR="00FB6366"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 xml:space="preserve">The monitoring system and its software </w:t>
            </w:r>
            <w:r w:rsidR="00D00078" w:rsidRPr="00A93C9D">
              <w:rPr>
                <w:rFonts w:ascii="Calibri" w:hAnsi="Calibri" w:cs="Calibri"/>
                <w:b w:val="0"/>
                <w:lang w:val="en-US"/>
              </w:rPr>
              <w:t>must</w:t>
            </w:r>
            <w:r w:rsidRPr="00A93C9D">
              <w:rPr>
                <w:rFonts w:ascii="Calibri" w:hAnsi="Calibri" w:cs="Calibri"/>
                <w:b w:val="0"/>
                <w:lang w:val="en-US"/>
              </w:rPr>
              <w:t xml:space="preserve"> operate smoothly for at least 10 years. 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5-year warranty for the work carried out and 10-year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of </w:t>
            </w:r>
            <w:r w:rsidRPr="00A93C9D">
              <w:rPr>
                <w:rFonts w:ascii="Calibri" w:hAnsi="Calibri" w:cs="Calibri"/>
                <w:b w:val="0"/>
                <w:bCs/>
                <w:highlight w:val="lightGray"/>
                <w:lang w:val="en-US"/>
              </w:rPr>
              <w:t>______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(Warranty covers factory defects, degradation above the specified level, and malfunctioning due to the manufacturer.)</w:t>
            </w:r>
          </w:p>
          <w:p w14:paraId="1F2007FB" w14:textId="1DAEBB4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 xml:space="preserve">The monitoring system and its software will operate smoothly for at least </w:t>
            </w:r>
            <w:r w:rsidR="00CC2EB7" w:rsidRPr="00A93C9D">
              <w:rPr>
                <w:rFonts w:ascii="Calibri" w:hAnsi="Calibri" w:cs="Calibri"/>
                <w:b w:val="0"/>
                <w:bCs/>
                <w:highlight w:val="lightGray"/>
                <w:lang w:val="en-US"/>
              </w:rPr>
              <w:t>___</w:t>
            </w:r>
            <w:r w:rsidR="00CC2EB7" w:rsidRPr="00A93C9D">
              <w:rPr>
                <w:rFonts w:ascii="Calibri" w:hAnsi="Calibri" w:cs="Calibri"/>
                <w:b w:val="0"/>
                <w:bCs/>
                <w:lang w:val="en-US"/>
              </w:rPr>
              <w:t xml:space="preserve"> </w:t>
            </w:r>
            <w:r w:rsidRPr="00A93C9D">
              <w:rPr>
                <w:rFonts w:ascii="Calibri" w:hAnsi="Calibri" w:cs="Calibri"/>
                <w:b w:val="0"/>
                <w:bCs/>
                <w:lang w:val="en-US"/>
              </w:rPr>
              <w:t xml:space="preserve">years. The warranty covers all functional components including LTE/5G (or equivalent) module, data storage and </w:t>
            </w:r>
            <w:r w:rsidR="00CC2EB7" w:rsidRPr="00A93C9D">
              <w:rPr>
                <w:rFonts w:ascii="Calibri" w:hAnsi="Calibri" w:cs="Calibri"/>
                <w:b w:val="0"/>
                <w:bCs/>
                <w:lang w:val="en-US"/>
              </w:rPr>
              <w:t>the main functions of the</w:t>
            </w:r>
            <w:r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8B0CFF"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F1EBAC6" w14:textId="7F79FB4D" w:rsidR="008B0CFF" w:rsidRPr="00A93C9D" w:rsidRDefault="008B0CFF" w:rsidP="008B0CF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7</w:t>
            </w:r>
            <w:r w:rsidRPr="00A93C9D">
              <w:rPr>
                <w:rFonts w:cs="Calibri"/>
                <w:b w:val="0"/>
                <w:color w:val="auto"/>
                <w:sz w:val="22"/>
                <w:szCs w:val="22"/>
                <w:lang w:val="en-US"/>
              </w:rPr>
              <w:t>.</w:t>
            </w:r>
          </w:p>
        </w:tc>
        <w:tc>
          <w:tcPr>
            <w:tcW w:w="2325" w:type="dxa"/>
          </w:tcPr>
          <w:p w14:paraId="28EFF587" w14:textId="337266C1"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Origin of goods: please note that the origin of goods requirement has been formulated in line with the requirement of the Government of the Republic of Lithuania and the Council of the Fund for the Development Cooperation and Humanitarian Aid for the project.</w:t>
            </w:r>
          </w:p>
        </w:tc>
        <w:tc>
          <w:tcPr>
            <w:tcW w:w="4251" w:type="dxa"/>
          </w:tcPr>
          <w:p w14:paraId="52F72AE3" w14:textId="77777777"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main components of the equipment (photovoltaic modules, inverters, batteries and the solar power plant monitoring system) must originate from a country belonging to the European Union (EU) or the European Economic Area (EEA). The country of origin of the goods (the main equipment components referred to above) shall be the country in which the final goods were manufactured and/or assembled. </w:t>
            </w:r>
          </w:p>
          <w:p w14:paraId="23D6935F" w14:textId="6CAD6B44" w:rsidR="005738B9" w:rsidRPr="00A93C9D" w:rsidRDefault="00A1660E" w:rsidP="00E86BE6">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supplier will be required to submit with the tender documents proving the origin of the main components of the equipment (photovoltaic modules, inverters, batteries and the solar power plant monitoring system) (manufacturers' declarations, brochures, links to the manufacturers' websites indicating the place of origin of the goods offered, etc.).</w:t>
            </w:r>
          </w:p>
          <w:p w14:paraId="18AB0D58" w14:textId="2C75F742" w:rsidR="00BF7F98" w:rsidRPr="00A93C9D" w:rsidRDefault="00B4418E" w:rsidP="00A1660E">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lastRenderedPageBreak/>
              <w:t>At the time of delivery of the goods, the supplier will be required to provide documentation from the responsible authority (Chamber of Industry and Crafts, Export and Trade Agency, Customs Service or any other body or authority) confirming the origin of the main components of the equipment (photovoltaic modules, inverters, batteries and the solar power plant monitoring system).</w:t>
            </w:r>
          </w:p>
        </w:tc>
        <w:tc>
          <w:tcPr>
            <w:tcW w:w="3256" w:type="dxa"/>
          </w:tcPr>
          <w:p w14:paraId="605B99AC" w14:textId="40440D46"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p w14:paraId="35234549" w14:textId="44263DDC"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w:t>
            </w:r>
            <w:r w:rsidR="00925AE9" w:rsidRPr="00A93C9D">
              <w:rPr>
                <w:rFonts w:cs="Calibri"/>
                <w:color w:val="auto"/>
                <w:sz w:val="22"/>
                <w:szCs w:val="22"/>
                <w:lang w:val="en-US"/>
              </w:rPr>
              <w:t>must</w:t>
            </w:r>
            <w:r w:rsidRPr="00A93C9D">
              <w:rPr>
                <w:rFonts w:cs="Calibri"/>
                <w:color w:val="auto"/>
                <w:sz w:val="22"/>
                <w:szCs w:val="22"/>
                <w:lang w:val="en-US"/>
              </w:rPr>
              <w:t xml:space="preserve"> also provide the manufacturer's technical documentation in English or in Lithuanian (catalogues, brochures) and/or declarations by the manufacturer of the product (if the manufacturer's technical documentation does not fully reflect the conformity of the proposed product with the requirements of the technical specification) or other equivalent documents proving the conformity of the proposed product with the technical requirements.</w:t>
            </w:r>
          </w:p>
          <w:p w14:paraId="2525C748" w14:textId="4C3A6E0E"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In these documents, the supplier must indicate graphically (i.e. visibly mark by colour and/or arrows and/or underlining) the specific parts of the documents submitted which describe the values of the required technical characteristics and indicate which point of the technical requirements they meet.</w:t>
            </w:r>
          </w:p>
          <w:p w14:paraId="5CF8314D" w14:textId="355ACCC1"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shall have the right to require the original catalogues and technical descriptions.</w:t>
            </w:r>
          </w:p>
        </w:tc>
        <w:tc>
          <w:tcPr>
            <w:tcW w:w="4545" w:type="dxa"/>
            <w:shd w:val="clear" w:color="auto" w:fill="FFFFFF" w:themeFill="background1"/>
          </w:tcPr>
          <w:p w14:paraId="57814753" w14:textId="2245222E" w:rsidR="00B4418E" w:rsidRPr="00A93C9D" w:rsidRDefault="00182C5B"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52004F" w:rsidRPr="00A93C9D">
              <w:rPr>
                <w:rFonts w:cs="Calibri"/>
                <w:color w:val="auto"/>
                <w:sz w:val="22"/>
                <w:szCs w:val="22"/>
                <w:lang w:val="en-US"/>
              </w:rPr>
              <w:t xml:space="preserve"> </w:t>
            </w:r>
            <w:r w:rsidR="00B4418E" w:rsidRPr="00A93C9D">
              <w:rPr>
                <w:rFonts w:cs="Calibri"/>
                <w:color w:val="auto"/>
                <w:sz w:val="22"/>
                <w:szCs w:val="22"/>
                <w:lang w:val="en-US"/>
              </w:rPr>
              <w:t>1. We confirm that the origin of the main components of the proposed equipment meets the requirements, as evidenced by the information provided in the documents below:</w:t>
            </w:r>
          </w:p>
          <w:p w14:paraId="159A1572"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335652B"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which document submitted and where in the document the conformity with the requirement is confirmed: </w:t>
            </w:r>
          </w:p>
          <w:p w14:paraId="427709A6" w14:textId="082362FC"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Photovoltaic modules - </w:t>
            </w:r>
            <w:r w:rsidRPr="00A93C9D">
              <w:rPr>
                <w:rFonts w:ascii="Calibri" w:hAnsi="Calibri" w:cs="Calibri"/>
                <w:b w:val="0"/>
                <w:highlight w:val="lightGray"/>
                <w:lang w:val="en-US"/>
              </w:rPr>
              <w:t>_______________</w:t>
            </w:r>
            <w:r w:rsidRPr="00A93C9D">
              <w:rPr>
                <w:rFonts w:ascii="Calibri" w:hAnsi="Calibri" w:cs="Calibri"/>
                <w:b w:val="0"/>
                <w:lang w:val="en-US"/>
              </w:rPr>
              <w:t>.</w:t>
            </w:r>
          </w:p>
          <w:p w14:paraId="6BB9F5C6" w14:textId="09E743DE"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Inverters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5816B047" w14:textId="78152165"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Batteries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79757DAA" w14:textId="12AD0718"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Monitoring system - </w:t>
            </w:r>
            <w:r w:rsidRPr="00A93C9D">
              <w:rPr>
                <w:rFonts w:ascii="Calibri" w:hAnsi="Calibri" w:cs="Calibri"/>
                <w:b w:val="0"/>
                <w:highlight w:val="lightGray"/>
                <w:lang w:val="en-US"/>
              </w:rPr>
              <w:t>_________________</w:t>
            </w:r>
            <w:r w:rsidRPr="00A93C9D">
              <w:rPr>
                <w:rFonts w:ascii="Calibri" w:hAnsi="Calibri" w:cs="Calibri"/>
                <w:b w:val="0"/>
                <w:lang w:val="en-US"/>
              </w:rPr>
              <w:t>.</w:t>
            </w:r>
          </w:p>
          <w:p w14:paraId="2B62D5D9"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7920F1E8" w:rsidR="005738B9" w:rsidRPr="00A93C9D" w:rsidRDefault="00182C5B" w:rsidP="00AA4D7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58321658"/>
                <w14:checkbox>
                  <w14:checked w14:val="1"/>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B4418E" w:rsidRPr="00A93C9D">
              <w:rPr>
                <w:rFonts w:cs="Calibri"/>
                <w:color w:val="auto"/>
                <w:sz w:val="22"/>
                <w:szCs w:val="22"/>
                <w:lang w:val="en-US"/>
              </w:rPr>
              <w:t xml:space="preserve"> 2. We confirm that, at the time of delivery of the Goods, we will provide documentation from the responsible authority (Chamber of Industry and Crafts, Export and Trade Agency, Customs Service or other body or authority) confirming the origin of the main components of the equipment (</w:t>
            </w:r>
            <w:r w:rsidR="00AA4D79" w:rsidRPr="00A93C9D">
              <w:rPr>
                <w:rFonts w:cs="Calibri"/>
                <w:color w:val="auto"/>
                <w:sz w:val="22"/>
                <w:szCs w:val="22"/>
                <w:lang w:val="en-US"/>
              </w:rPr>
              <w:t>photovoltaic</w:t>
            </w:r>
            <w:r w:rsidR="00B4418E" w:rsidRPr="00A93C9D">
              <w:rPr>
                <w:rFonts w:cs="Calibri"/>
                <w:color w:val="auto"/>
                <w:sz w:val="22"/>
                <w:szCs w:val="22"/>
                <w:lang w:val="en-US"/>
              </w:rPr>
              <w:t xml:space="preserve"> modules, inverters, </w:t>
            </w:r>
            <w:r w:rsidR="00B4418E" w:rsidRPr="00A93C9D">
              <w:rPr>
                <w:rFonts w:cs="Calibri"/>
                <w:color w:val="auto"/>
                <w:sz w:val="22"/>
                <w:szCs w:val="22"/>
                <w:lang w:val="en-US"/>
              </w:rPr>
              <w:lastRenderedPageBreak/>
              <w:t>batteries and the equipment monitoring system).</w:t>
            </w: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Authentication and access control: the system must ensure that access is only possible through secure authentication procedures (e.g. using unique user identifiers and strong passwords). Measures must be in place to restrict 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182C5B"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tcPr>
          <w:p w14:paraId="2713F32D" w14:textId="23356685"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w:t>
            </w:r>
            <w:r w:rsidRPr="00210BD7">
              <w:rPr>
                <w:rFonts w:ascii="Calibri" w:hAnsi="Calibri" w:cs="Calibri"/>
                <w:b w:val="0"/>
                <w:lang w:val="en-US"/>
              </w:rPr>
              <w:t xml:space="preserve">installed on the roof of a building which is </w:t>
            </w:r>
            <w:r w:rsidR="00D661EF">
              <w:rPr>
                <w:rFonts w:ascii="Calibri" w:hAnsi="Calibri" w:cs="Calibri"/>
                <w:b w:val="0"/>
                <w:lang w:val="en-US"/>
              </w:rPr>
              <w:t>flat</w:t>
            </w:r>
            <w:r w:rsidR="00D7720F" w:rsidRPr="00210BD7">
              <w:rPr>
                <w:rFonts w:ascii="Calibri" w:hAnsi="Calibri" w:cs="Calibri"/>
                <w:b w:val="0"/>
                <w:lang w:val="en-US"/>
              </w:rPr>
              <w:t xml:space="preserve">, roof </w:t>
            </w:r>
            <w:r w:rsidR="00D661EF" w:rsidRPr="00D661EF">
              <w:rPr>
                <w:rFonts w:ascii="Calibri" w:hAnsi="Calibri" w:cs="Calibri"/>
                <w:b w:val="0"/>
                <w:lang w:val="en-US"/>
              </w:rPr>
              <w:t>covering bituminous felt</w:t>
            </w:r>
            <w:r w:rsidR="00D661EF">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location of the other equipment (including batteries) belonging to the power plant shall be selected during the design phase in agreement with the User's representative.</w:t>
            </w:r>
          </w:p>
          <w:p w14:paraId="6414DDDD" w14:textId="000B5FF4"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w:t>
            </w:r>
            <w:r w:rsidRPr="00A93C9D">
              <w:rPr>
                <w:rFonts w:ascii="Calibri" w:hAnsi="Calibri" w:cs="Calibri"/>
                <w:b w:val="0"/>
                <w:lang w:val="en-US"/>
              </w:rPr>
              <w:lastRenderedPageBreak/>
              <w:t xml:space="preserve">maximum capacity of the building's electrical input - </w:t>
            </w:r>
            <w:r w:rsidR="00D661EF">
              <w:rPr>
                <w:rFonts w:ascii="Calibri" w:hAnsi="Calibri" w:cs="Calibri"/>
                <w:b w:val="0"/>
                <w:lang w:val="en-US"/>
              </w:rPr>
              <w:t>145</w:t>
            </w:r>
            <w:r w:rsidR="00B864D4" w:rsidRPr="00A93C9D">
              <w:rPr>
                <w:rFonts w:ascii="Calibri" w:hAnsi="Calibri" w:cs="Calibri"/>
                <w:b w:val="0"/>
                <w:lang w:val="en-US"/>
              </w:rPr>
              <w:t xml:space="preserve"> </w:t>
            </w:r>
            <w:r w:rsidRPr="00A93C9D">
              <w:rPr>
                <w:rFonts w:ascii="Calibri" w:hAnsi="Calibri" w:cs="Calibri"/>
                <w:b w:val="0"/>
                <w:lang w:val="en-US"/>
              </w:rPr>
              <w:t xml:space="preserve">kW. The actual consumption of the building is </w:t>
            </w:r>
            <w:r w:rsidR="00D661EF">
              <w:rPr>
                <w:rFonts w:ascii="Calibri" w:hAnsi="Calibri" w:cs="Calibri"/>
                <w:b w:val="0"/>
                <w:lang w:val="en-US"/>
              </w:rPr>
              <w:t>87749</w:t>
            </w:r>
            <w:r w:rsidR="00B864D4" w:rsidRPr="00A93C9D">
              <w:rPr>
                <w:rFonts w:ascii="Calibri" w:hAnsi="Calibri" w:cs="Calibri"/>
                <w:b w:val="0"/>
                <w:lang w:val="en-US"/>
              </w:rPr>
              <w:t xml:space="preserve"> </w:t>
            </w:r>
            <w:r w:rsidRPr="00A93C9D">
              <w:rPr>
                <w:rFonts w:ascii="Calibri" w:hAnsi="Calibri" w:cs="Calibri"/>
                <w:b w:val="0"/>
                <w:lang w:val="en-US"/>
              </w:rPr>
              <w:t xml:space="preserve">kW per year. The maximum electrical power required by the building at any one time when all essential equipment is in operation is </w:t>
            </w:r>
            <w:r w:rsidR="00D661EF">
              <w:rPr>
                <w:rFonts w:ascii="Calibri" w:hAnsi="Calibri" w:cs="Calibri"/>
                <w:b w:val="0"/>
                <w:lang w:val="en-US"/>
              </w:rPr>
              <w:t>100</w:t>
            </w:r>
            <w:r w:rsidR="00B864D4" w:rsidRPr="00A93C9D">
              <w:rPr>
                <w:rFonts w:ascii="Calibri" w:hAnsi="Calibri" w:cs="Calibri"/>
                <w:b w:val="0"/>
                <w:lang w:val="en-US"/>
              </w:rPr>
              <w:t xml:space="preserve"> </w:t>
            </w:r>
            <w:r w:rsidRPr="00A93C9D">
              <w:rPr>
                <w:rFonts w:ascii="Calibri" w:hAnsi="Calibri" w:cs="Calibri"/>
                <w:b w:val="0"/>
                <w:lang w:val="en-US"/>
              </w:rPr>
              <w:t xml:space="preserve">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For information and for the proper preparation of the offer, the available 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w:t>
            </w:r>
            <w:r w:rsidRPr="00A93C9D">
              <w:rPr>
                <w:rFonts w:ascii="Calibri" w:hAnsi="Calibri" w:cs="Calibri"/>
                <w:b w:val="0"/>
                <w:lang w:val="en-US"/>
              </w:rPr>
              <w:lastRenderedPageBreak/>
              <w:t xml:space="preserve">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3593410"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ANNEXES:</w:t>
            </w:r>
          </w:p>
          <w:p w14:paraId="2163EDA7"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B2C8DA7" w14:textId="500CFDF7"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Attached files in an archived electronic file: “</w:t>
            </w:r>
            <w:r w:rsidR="00686AAB" w:rsidRPr="00686AAB">
              <w:rPr>
                <w:rFonts w:ascii="Calibri" w:hAnsi="Calibri" w:cs="Calibri"/>
                <w:b w:val="0"/>
                <w:lang w:val="en-US"/>
              </w:rPr>
              <w:t>TS prieda</w:t>
            </w:r>
            <w:r w:rsidR="005960C8">
              <w:rPr>
                <w:rFonts w:ascii="Calibri" w:hAnsi="Calibri" w:cs="Calibri"/>
                <w:b w:val="0"/>
                <w:lang w:val="en-US"/>
              </w:rPr>
              <w:t>i</w:t>
            </w:r>
            <w:r w:rsidR="000D5187">
              <w:rPr>
                <w:rFonts w:ascii="Calibri" w:hAnsi="Calibri" w:cs="Calibri"/>
                <w:b w:val="0"/>
                <w:lang w:val="en-US"/>
              </w:rPr>
              <w:t>.zip</w:t>
            </w:r>
            <w:r w:rsidRPr="00A847B7">
              <w:rPr>
                <w:rFonts w:ascii="Calibri" w:hAnsi="Calibri" w:cs="Calibri"/>
                <w:b w:val="0"/>
                <w:lang w:val="en-US"/>
              </w:rPr>
              <w:t>”</w:t>
            </w:r>
          </w:p>
        </w:tc>
        <w:tc>
          <w:tcPr>
            <w:tcW w:w="3256" w:type="dxa"/>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182C5B"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sequence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works are carried out in accordance with the design, the technological plan and the manufacturers' instructions. 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completed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w:t>
            </w:r>
            <w:r w:rsidRPr="00A93C9D">
              <w:rPr>
                <w:rFonts w:ascii="Calibri" w:hAnsi="Calibri" w:cs="Calibri"/>
                <w:b w:val="0"/>
                <w:lang w:val="en-US"/>
              </w:rPr>
              <w:lastRenderedPageBreak/>
              <w:t xml:space="preserve">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with the Beneficiary (design solutions), all authorities whose requirements are applicable under the legislation. The works must include all works specified in the technical specification and necessary for the operation of the facility, including commissioning and debugging. If 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182C5B"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We confirm that we have read, fully understood and included in our proposal the technical requirements and conditions provided. The proposed equipment, works,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182C5B"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We confirm that we have reviewed the provided technical requirements and conditions, fully understood them, and have incorporated them into our proposal. The proposed equipment, works,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After completing all the work, the supplier must train at least one representative of the beneficiary on how to use and operate the system, and provide access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182C5B"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We confirm that after completing all the work, we will train at least one representative of the beneficiary on how to use and operate the system, and will provide the necessary access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3058CE59" w:rsidR="00F5098A" w:rsidRPr="00A93C9D" w:rsidRDefault="0049120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 xml:space="preserve">No less than </w:t>
            </w:r>
            <w:r w:rsidR="009C34C8">
              <w:rPr>
                <w:rFonts w:cs="Calibri"/>
                <w:iCs/>
                <w:color w:val="auto"/>
                <w:sz w:val="22"/>
                <w:szCs w:val="22"/>
                <w:lang w:val="en-US"/>
              </w:rPr>
              <w:t>75</w:t>
            </w:r>
            <w:r w:rsidR="007312AF" w:rsidRPr="00A93C9D">
              <w:rPr>
                <w:rFonts w:cs="Calibri"/>
                <w:iCs/>
                <w:color w:val="auto"/>
                <w:sz w:val="22"/>
                <w:szCs w:val="22"/>
                <w:lang w:val="en-US"/>
              </w:rPr>
              <w:t xml:space="preserve"> </w:t>
            </w:r>
            <w:r w:rsidR="00F5098A" w:rsidRPr="00A93C9D">
              <w:rPr>
                <w:rFonts w:cs="Calibri"/>
                <w:iCs/>
                <w:color w:val="auto"/>
                <w:sz w:val="22"/>
                <w:szCs w:val="22"/>
                <w:lang w:val="en-US"/>
              </w:rPr>
              <w:t>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must also provide the manufacturer's technical documentation in Lithuanian or English (catalogs, brochures) and/or the manufacturer's declarations of conformity (if the manufacturer's technical documentation does not fully reflect the compliance of the proposed product with the technical specification requirements) or other equivalent documents proving the compliance of the proposed </w:t>
            </w:r>
            <w:r w:rsidRPr="00A93C9D">
              <w:rPr>
                <w:rFonts w:cs="Calibri"/>
                <w:color w:val="auto"/>
                <w:sz w:val="22"/>
                <w:szCs w:val="22"/>
                <w:lang w:val="en-US"/>
              </w:rPr>
              <w:lastRenderedPageBreak/>
              <w:t>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5" w:type="dxa"/>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2.4.</w:t>
            </w:r>
          </w:p>
        </w:tc>
        <w:tc>
          <w:tcPr>
            <w:tcW w:w="2325" w:type="dxa"/>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Photovoltaic module layout, mounting </w:t>
            </w:r>
            <w:r w:rsidRPr="00A93C9D">
              <w:rPr>
                <w:rFonts w:cs="Calibri"/>
                <w:color w:val="auto"/>
                <w:sz w:val="22"/>
                <w:szCs w:val="22"/>
                <w:lang w:val="en-US"/>
              </w:rPr>
              <w:lastRenderedPageBreak/>
              <w:t>location, mounting method and design</w:t>
            </w:r>
          </w:p>
        </w:tc>
        <w:tc>
          <w:tcPr>
            <w:tcW w:w="4251" w:type="dxa"/>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lastRenderedPageBreak/>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mounting structures used shall be made of robust, durable materials that 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w:t>
            </w:r>
            <w:r w:rsidRPr="00A93C9D">
              <w:rPr>
                <w:rFonts w:ascii="Calibri" w:hAnsi="Calibri" w:cs="Calibri"/>
                <w:b w:val="0"/>
                <w:bCs/>
                <w:lang w:val="en-US"/>
              </w:rPr>
              <w:lastRenderedPageBreak/>
              <w:t xml:space="preserve">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supplier must select the optimal method for mounting the solar photovoltaic system, taking into account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photovoltaic modules. The goal should be to achieve the most efficient electricity generation.</w:t>
            </w:r>
          </w:p>
        </w:tc>
        <w:tc>
          <w:tcPr>
            <w:tcW w:w="3256" w:type="dxa"/>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182C5B"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 xml:space="preserve">We confirm that we have reviewed the provided technical requirements and conditions, fully understood them, and incorporated them </w:t>
            </w:r>
            <w:r w:rsidR="00326963" w:rsidRPr="00A93C9D">
              <w:rPr>
                <w:rFonts w:cs="Calibri"/>
                <w:color w:val="auto"/>
                <w:sz w:val="22"/>
                <w:szCs w:val="22"/>
                <w:lang w:val="en-US"/>
              </w:rPr>
              <w:lastRenderedPageBreak/>
              <w:t>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667F5FFE" w14:textId="0ECFFE42"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00655735" w:rsidRPr="00A93C9D">
              <w:rPr>
                <w:bCs/>
                <w:color w:val="auto"/>
                <w:sz w:val="22"/>
                <w:szCs w:val="22"/>
                <w:lang w:val="en-US"/>
              </w:rPr>
              <w:t xml:space="preserve"> </w:t>
            </w:r>
            <w:r w:rsidR="00DC536B" w:rsidRPr="00E765BC">
              <w:rPr>
                <w:bCs/>
                <w:i/>
                <w:iCs/>
                <w:color w:val="auto"/>
                <w:sz w:val="22"/>
                <w:szCs w:val="22"/>
                <w:lang w:val="en-US"/>
              </w:rPr>
              <w:t xml:space="preserve">(Estimated roof area: </w:t>
            </w:r>
            <w:r w:rsidR="00D661EF">
              <w:rPr>
                <w:bCs/>
                <w:i/>
                <w:iCs/>
                <w:color w:val="auto"/>
                <w:sz w:val="22"/>
                <w:szCs w:val="22"/>
                <w:lang w:val="en-US"/>
              </w:rPr>
              <w:t>3168</w:t>
            </w:r>
            <w:r w:rsidR="00DC536B" w:rsidRPr="00E765BC">
              <w:rPr>
                <w:bCs/>
                <w:i/>
                <w:iCs/>
                <w:color w:val="auto"/>
                <w:sz w:val="22"/>
                <w:szCs w:val="22"/>
                <w:lang w:val="en-US"/>
              </w:rPr>
              <w:t xml:space="preserve"> square meters)</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The Supplier must carry out load calculations for the roof structures in accordance with Ukrainian national standards and ensure that the Supplier's solar power plant and 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182C5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5" w:type="dxa"/>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6" w:type="dxa"/>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182C5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182C5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182C5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182C5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0C920A21"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w:t>
            </w:r>
            <w:r w:rsidRPr="00D40DF4">
              <w:rPr>
                <w:rFonts w:cs="Calibri"/>
                <w:color w:val="auto"/>
                <w:sz w:val="22"/>
                <w:szCs w:val="22"/>
                <w:lang w:val="en-US"/>
              </w:rPr>
              <w:t>n</w:t>
            </w:r>
            <w:r w:rsidR="00D33E09" w:rsidRPr="00D40DF4">
              <w:rPr>
                <w:rFonts w:cs="Calibri"/>
                <w:color w:val="auto"/>
                <w:sz w:val="22"/>
                <w:szCs w:val="22"/>
                <w:lang w:val="en-US"/>
              </w:rPr>
              <w:t xml:space="preserve"> (if such a system is installed in the building).</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182C5B"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182C5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2.10.</w:t>
            </w:r>
          </w:p>
        </w:tc>
        <w:tc>
          <w:tcPr>
            <w:tcW w:w="2325" w:type="dxa"/>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182C5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lastRenderedPageBreak/>
              <w:t>3.1.</w:t>
            </w:r>
          </w:p>
        </w:tc>
        <w:tc>
          <w:tcPr>
            <w:tcW w:w="2325" w:type="dxa"/>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(batteries) capacity:</w:t>
            </w:r>
          </w:p>
        </w:tc>
        <w:tc>
          <w:tcPr>
            <w:tcW w:w="4251" w:type="dxa"/>
          </w:tcPr>
          <w:p w14:paraId="26528BE2" w14:textId="20ED7BE7"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D247F8">
              <w:rPr>
                <w:rFonts w:cs="Calibri"/>
                <w:color w:val="auto"/>
                <w:sz w:val="22"/>
                <w:szCs w:val="22"/>
                <w:lang w:val="en-US"/>
              </w:rPr>
              <w:t>100</w:t>
            </w:r>
            <w:r w:rsidR="00807D30" w:rsidRPr="00A93C9D">
              <w:rPr>
                <w:rFonts w:cs="Calibri"/>
                <w:color w:val="auto"/>
                <w:sz w:val="22"/>
                <w:szCs w:val="22"/>
                <w:lang w:val="en-US"/>
              </w:rPr>
              <w:t xml:space="preserve"> </w:t>
            </w:r>
            <w:r w:rsidRPr="00A93C9D">
              <w:rPr>
                <w:rFonts w:cs="Calibri"/>
                <w:color w:val="auto"/>
                <w:sz w:val="22"/>
                <w:szCs w:val="22"/>
                <w:lang w:val="en-US"/>
              </w:rPr>
              <w:t>kWh.</w:t>
            </w:r>
          </w:p>
        </w:tc>
        <w:tc>
          <w:tcPr>
            <w:tcW w:w="3256" w:type="dxa"/>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clearly mark (i.e., visibly highlight — using color, arrows, and/or underlining) the specific sections of the submitted documents that describe the required technical specifications, and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reserves the right to request the 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lastRenderedPageBreak/>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
          <w:p w14:paraId="35733C60" w14:textId="11781157"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w:t>
            </w:r>
            <w:r w:rsidR="00D7618C">
              <w:rPr>
                <w:rFonts w:ascii="Calibri" w:hAnsi="Calibri" w:cs="Calibri"/>
                <w:b w:val="0"/>
                <w:bCs/>
                <w:lang w:val="en-US"/>
              </w:rPr>
              <w:t>80</w:t>
            </w:r>
            <w:r w:rsidR="0034147A" w:rsidRPr="00A93C9D">
              <w:rPr>
                <w:rFonts w:ascii="Calibri" w:hAnsi="Calibri" w:cs="Calibri"/>
                <w:b w:val="0"/>
                <w:bCs/>
                <w:lang w:val="en-US"/>
              </w:rPr>
              <w:t xml:space="preserve"> Wh/kg at the battery level;</w:t>
            </w:r>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nsures at least 6,000 charge–discharge cycles, after which the remaining capacity is no less than 60% of the nominal capacity;</w:t>
            </w:r>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f the proposed battery system is not based on lithium iron phosphate (LiFePO₄, LFP) technology, documents confirming 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of </w:t>
            </w:r>
            <w:r w:rsidRPr="00A93C9D">
              <w:rPr>
                <w:rFonts w:cs="Calibri"/>
                <w:color w:val="auto"/>
                <w:sz w:val="22"/>
                <w:szCs w:val="22"/>
                <w:highlight w:val="lightGray"/>
                <w:lang w:val="en-US"/>
              </w:rPr>
              <w:t>____________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the </w:t>
            </w:r>
            <w:r w:rsidR="00A3733B" w:rsidRPr="00A93C9D">
              <w:rPr>
                <w:rFonts w:cs="Calibri"/>
                <w:color w:val="auto"/>
                <w:sz w:val="22"/>
                <w:szCs w:val="22"/>
                <w:highlight w:val="lightGray"/>
                <w:lang w:val="en-US"/>
              </w:rPr>
              <w:t>____________</w:t>
            </w:r>
            <w:r w:rsidR="00A3733B" w:rsidRPr="00A93C9D">
              <w:rPr>
                <w:rFonts w:cs="Calibri"/>
                <w:color w:val="auto"/>
                <w:sz w:val="22"/>
                <w:szCs w:val="22"/>
                <w:lang w:val="en-US"/>
              </w:rPr>
              <w:t xml:space="preserve"> standard;</w:t>
            </w:r>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Wh/kg at the battery level;</w:t>
            </w:r>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capacity;</w:t>
            </w:r>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r w:rsidR="00041491" w:rsidRPr="00A93C9D">
              <w:rPr>
                <w:rFonts w:cs="Calibri"/>
                <w:color w:val="auto"/>
                <w:sz w:val="22"/>
                <w:szCs w:val="22"/>
                <w:lang w:val="en-US"/>
              </w:rPr>
              <w:t>i</w:t>
            </w:r>
            <w:r w:rsidR="00A3733B" w:rsidRPr="00A93C9D">
              <w:rPr>
                <w:rFonts w:cs="Calibri"/>
                <w:color w:val="auto"/>
                <w:sz w:val="22"/>
                <w:szCs w:val="22"/>
                <w:lang w:val="en-US"/>
              </w:rPr>
              <w:t>f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3.3.</w:t>
            </w:r>
          </w:p>
        </w:tc>
        <w:tc>
          <w:tcPr>
            <w:tcW w:w="2325" w:type="dxa"/>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servicing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with the equipment to be installed by the Supplier.</w:t>
            </w:r>
          </w:p>
        </w:tc>
        <w:tc>
          <w:tcPr>
            <w:tcW w:w="3256" w:type="dxa"/>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182C5B"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182C5B"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F5098A" w:rsidRPr="00A93C9D" w14:paraId="545936BD"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54B168F" w14:textId="640D81A0" w:rsidR="00F5098A" w:rsidRPr="00DC536B" w:rsidRDefault="00F5098A" w:rsidP="00F5098A">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5</w:t>
            </w:r>
            <w:r w:rsidRPr="00DC536B">
              <w:rPr>
                <w:rFonts w:cs="Calibri"/>
                <w:b w:val="0"/>
                <w:bCs w:val="0"/>
                <w:color w:val="auto"/>
                <w:sz w:val="22"/>
                <w:szCs w:val="22"/>
                <w:lang w:val="en-US"/>
              </w:rPr>
              <w:t>.</w:t>
            </w:r>
          </w:p>
        </w:tc>
        <w:tc>
          <w:tcPr>
            <w:tcW w:w="2325" w:type="dxa"/>
            <w:shd w:val="clear" w:color="auto" w:fill="FFFFFF" w:themeFill="background1"/>
          </w:tcPr>
          <w:p w14:paraId="0CAD530E" w14:textId="3E9AA9EF" w:rsidR="00F5098A" w:rsidRPr="00DC536B" w:rsidRDefault="00781C4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 xml:space="preserve">Automatic </w:t>
            </w:r>
            <w:r w:rsidR="00A93C9D" w:rsidRPr="00DC536B">
              <w:rPr>
                <w:rFonts w:cs="Calibri"/>
                <w:color w:val="auto"/>
                <w:sz w:val="22"/>
                <w:szCs w:val="22"/>
                <w:lang w:val="en-US"/>
              </w:rPr>
              <w:t>synchronization</w:t>
            </w:r>
          </w:p>
        </w:tc>
        <w:tc>
          <w:tcPr>
            <w:tcW w:w="4251" w:type="dxa"/>
            <w:shd w:val="clear" w:color="auto" w:fill="FFFFFF" w:themeFill="background1"/>
          </w:tcPr>
          <w:p w14:paraId="087592FB" w14:textId="20A5D10E" w:rsidR="00781C4C" w:rsidRPr="00DC536B" w:rsidRDefault="00781C4C"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 xml:space="preserve">Automatic </w:t>
            </w:r>
            <w:r w:rsidR="00A93C9D" w:rsidRPr="00DC536B">
              <w:rPr>
                <w:rFonts w:cs="Calibri"/>
                <w:color w:val="auto"/>
                <w:sz w:val="22"/>
                <w:szCs w:val="22"/>
                <w:lang w:val="en-US"/>
              </w:rPr>
              <w:t>synchronization</w:t>
            </w:r>
            <w:r w:rsidRPr="00DC536B">
              <w:rPr>
                <w:rFonts w:cs="Calibri"/>
                <w:color w:val="auto"/>
                <w:sz w:val="22"/>
                <w:szCs w:val="22"/>
                <w:lang w:val="en-US"/>
              </w:rPr>
              <w:t xml:space="preserve"> with the power grid must be ensured after the return to operation and connection to the power system. The </w:t>
            </w:r>
            <w:r w:rsidR="00A93C9D" w:rsidRPr="00DC536B">
              <w:rPr>
                <w:rFonts w:cs="Calibri"/>
                <w:color w:val="auto"/>
                <w:sz w:val="22"/>
                <w:szCs w:val="22"/>
                <w:lang w:val="en-US"/>
              </w:rPr>
              <w:t>synchronization</w:t>
            </w:r>
            <w:r w:rsidRPr="00DC536B">
              <w:rPr>
                <w:rFonts w:cs="Calibri"/>
                <w:color w:val="auto"/>
                <w:sz w:val="22"/>
                <w:szCs w:val="22"/>
                <w:lang w:val="en-US"/>
              </w:rPr>
              <w:t xml:space="preserve"> time shall not exceed 10 seconds and the system shall ensure the stability of the grid frequency and voltage</w:t>
            </w:r>
            <w:r w:rsidR="00E16A77" w:rsidRPr="00DC536B">
              <w:rPr>
                <w:rFonts w:cs="Calibri"/>
                <w:color w:val="auto"/>
                <w:sz w:val="22"/>
                <w:szCs w:val="22"/>
                <w:lang w:val="en-US"/>
              </w:rPr>
              <w:t xml:space="preserve"> throughout the process</w:t>
            </w:r>
            <w:r w:rsidRPr="00DC536B">
              <w:rPr>
                <w:rFonts w:cs="Calibri"/>
                <w:color w:val="auto"/>
                <w:sz w:val="22"/>
                <w:szCs w:val="22"/>
                <w:lang w:val="en-US"/>
              </w:rPr>
              <w:t>.</w:t>
            </w:r>
          </w:p>
          <w:p w14:paraId="7057F129" w14:textId="6F24BC4A" w:rsidR="00F5098A" w:rsidRPr="00DC536B"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p>
        </w:tc>
        <w:tc>
          <w:tcPr>
            <w:tcW w:w="3256" w:type="dxa"/>
            <w:shd w:val="clear" w:color="auto" w:fill="FFFFFF" w:themeFill="background1"/>
          </w:tcPr>
          <w:p w14:paraId="78CBB11F" w14:textId="10CFF1AD" w:rsidR="00F5098A" w:rsidRPr="00DC536B" w:rsidRDefault="00D761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D9217E4" w14:textId="1CA49732" w:rsidR="00D160EB" w:rsidRPr="00A93C9D" w:rsidRDefault="00182C5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160EB" w:rsidRPr="00A93C9D">
              <w:rPr>
                <w:rFonts w:cs="Calibri"/>
                <w:color w:val="auto"/>
                <w:sz w:val="22"/>
                <w:szCs w:val="22"/>
                <w:lang w:val="en-US"/>
              </w:rPr>
              <w:t xml:space="preserve">We confirm that automatic synchronisation with the power grid </w:t>
            </w:r>
            <w:r w:rsidR="00972E9D" w:rsidRPr="00A93C9D">
              <w:rPr>
                <w:rFonts w:cs="Calibri"/>
                <w:color w:val="auto"/>
                <w:sz w:val="22"/>
                <w:szCs w:val="22"/>
                <w:lang w:val="en-US"/>
              </w:rPr>
              <w:t>is</w:t>
            </w:r>
            <w:r w:rsidR="00D160EB" w:rsidRPr="00A93C9D">
              <w:rPr>
                <w:rFonts w:cs="Calibri"/>
                <w:color w:val="auto"/>
                <w:sz w:val="22"/>
                <w:szCs w:val="22"/>
                <w:lang w:val="en-US"/>
              </w:rPr>
              <w:t xml:space="preserve"> ensured after the return to operation and connection to the power system. The synchronisation time </w:t>
            </w:r>
            <w:r w:rsidR="00972E9D" w:rsidRPr="00A93C9D">
              <w:rPr>
                <w:rFonts w:cs="Calibri"/>
                <w:color w:val="auto"/>
                <w:sz w:val="22"/>
                <w:szCs w:val="22"/>
                <w:lang w:val="en-US"/>
              </w:rPr>
              <w:t>is</w:t>
            </w:r>
            <w:r w:rsidR="00D160EB" w:rsidRPr="00A93C9D">
              <w:rPr>
                <w:rFonts w:cs="Calibri"/>
                <w:color w:val="auto"/>
                <w:sz w:val="22"/>
                <w:szCs w:val="22"/>
                <w:lang w:val="en-US"/>
              </w:rPr>
              <w:t xml:space="preserve"> </w:t>
            </w:r>
            <w:r w:rsidR="00972E9D" w:rsidRPr="00A93C9D">
              <w:rPr>
                <w:rFonts w:cs="Calibri"/>
                <w:color w:val="auto"/>
                <w:sz w:val="22"/>
                <w:szCs w:val="22"/>
                <w:highlight w:val="lightGray"/>
                <w:lang w:val="en-US"/>
              </w:rPr>
              <w:t>___</w:t>
            </w:r>
            <w:r w:rsidR="00D160EB" w:rsidRPr="00A93C9D">
              <w:rPr>
                <w:rFonts w:cs="Calibri"/>
                <w:color w:val="auto"/>
                <w:sz w:val="22"/>
                <w:szCs w:val="22"/>
                <w:lang w:val="en-US"/>
              </w:rPr>
              <w:t xml:space="preserve"> seconds and the system ensure</w:t>
            </w:r>
            <w:r w:rsidR="00972E9D" w:rsidRPr="00A93C9D">
              <w:rPr>
                <w:rFonts w:cs="Calibri"/>
                <w:color w:val="auto"/>
                <w:sz w:val="22"/>
                <w:szCs w:val="22"/>
                <w:lang w:val="en-US"/>
              </w:rPr>
              <w:t>s</w:t>
            </w:r>
            <w:r w:rsidR="00D160EB" w:rsidRPr="00A93C9D">
              <w:rPr>
                <w:rFonts w:cs="Calibri"/>
                <w:color w:val="auto"/>
                <w:sz w:val="22"/>
                <w:szCs w:val="22"/>
                <w:lang w:val="en-US"/>
              </w:rPr>
              <w:t xml:space="preserve"> the stability of the grid frequency and voltage</w:t>
            </w:r>
            <w:r w:rsidR="00E16A77" w:rsidRPr="00A93C9D">
              <w:rPr>
                <w:rFonts w:cs="Calibri"/>
                <w:color w:val="auto"/>
                <w:sz w:val="22"/>
                <w:szCs w:val="22"/>
                <w:lang w:val="en-US"/>
              </w:rPr>
              <w:t xml:space="preserve"> throughout the process</w:t>
            </w:r>
            <w:r w:rsidR="00D160EB" w:rsidRPr="00A93C9D">
              <w:rPr>
                <w:rFonts w:cs="Calibri"/>
                <w:color w:val="auto"/>
                <w:sz w:val="22"/>
                <w:szCs w:val="22"/>
                <w:lang w:val="en-US"/>
              </w:rPr>
              <w:t>.</w:t>
            </w:r>
          </w:p>
          <w:p w14:paraId="3D69B55A"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956DC96" w14:textId="73AC0A62" w:rsidR="00F5098A" w:rsidRPr="00A93C9D" w:rsidRDefault="00E16A77"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292952" w:rsidRPr="00A93C9D" w14:paraId="4F3A0DE2"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387258F8" w14:textId="36093667" w:rsidR="00292952" w:rsidRPr="00DC536B" w:rsidRDefault="00292952" w:rsidP="00292952">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6</w:t>
            </w:r>
            <w:r w:rsidRPr="00DC536B">
              <w:rPr>
                <w:rFonts w:cs="Calibri"/>
                <w:b w:val="0"/>
                <w:bCs w:val="0"/>
                <w:color w:val="auto"/>
                <w:sz w:val="22"/>
                <w:szCs w:val="22"/>
                <w:lang w:val="en-US"/>
              </w:rPr>
              <w:t>.</w:t>
            </w:r>
          </w:p>
        </w:tc>
        <w:tc>
          <w:tcPr>
            <w:tcW w:w="2325" w:type="dxa"/>
            <w:shd w:val="clear" w:color="auto" w:fill="FFFFFF" w:themeFill="background1"/>
          </w:tcPr>
          <w:p w14:paraId="15CC047A" w14:textId="39D047CC" w:rsidR="00292952" w:rsidRPr="00DC536B" w:rsidRDefault="00247E6D" w:rsidP="0029295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DC circuit breakers</w:t>
            </w:r>
          </w:p>
        </w:tc>
        <w:tc>
          <w:tcPr>
            <w:tcW w:w="4251" w:type="dxa"/>
            <w:shd w:val="clear" w:color="auto" w:fill="FFFFFF" w:themeFill="background1"/>
          </w:tcPr>
          <w:p w14:paraId="4ED482C1" w14:textId="77FBFDB4" w:rsidR="00292952" w:rsidRPr="00DC536B" w:rsidRDefault="00247E6D" w:rsidP="00554D8B">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 xml:space="preserve">DC circuit breakers and protection against overload, short-circuit and overvoltage </w:t>
            </w:r>
            <w:r w:rsidR="00D7703A" w:rsidRPr="00DC536B">
              <w:rPr>
                <w:rFonts w:cs="Calibri"/>
                <w:bCs/>
                <w:iCs/>
                <w:color w:val="auto"/>
                <w:sz w:val="22"/>
                <w:szCs w:val="22"/>
                <w:lang w:val="en-US"/>
              </w:rPr>
              <w:t xml:space="preserve">must </w:t>
            </w:r>
            <w:r w:rsidRPr="00DC536B">
              <w:rPr>
                <w:rFonts w:cs="Calibri"/>
                <w:bCs/>
                <w:iCs/>
                <w:color w:val="auto"/>
                <w:sz w:val="22"/>
                <w:szCs w:val="22"/>
                <w:lang w:val="en-US"/>
              </w:rPr>
              <w:t xml:space="preserve">be provided. DC circuit breakers </w:t>
            </w:r>
            <w:r w:rsidR="00D7703A" w:rsidRPr="00DC536B">
              <w:rPr>
                <w:rFonts w:cs="Calibri"/>
                <w:bCs/>
                <w:iCs/>
                <w:color w:val="auto"/>
                <w:sz w:val="22"/>
                <w:szCs w:val="22"/>
                <w:lang w:val="en-US"/>
              </w:rPr>
              <w:t>must</w:t>
            </w:r>
            <w:r w:rsidRPr="00DC536B">
              <w:rPr>
                <w:rFonts w:cs="Calibri"/>
                <w:bCs/>
                <w:iCs/>
                <w:color w:val="auto"/>
                <w:sz w:val="22"/>
                <w:szCs w:val="22"/>
                <w:lang w:val="en-US"/>
              </w:rPr>
              <w:t xml:space="preserve"> be suitable for systems with ≥1 000 V DC.</w:t>
            </w:r>
          </w:p>
        </w:tc>
        <w:tc>
          <w:tcPr>
            <w:tcW w:w="3256" w:type="dxa"/>
            <w:shd w:val="clear" w:color="auto" w:fill="FFFFFF" w:themeFill="background1"/>
          </w:tcPr>
          <w:p w14:paraId="49A8F610" w14:textId="7D0F436C" w:rsidR="00292952" w:rsidRPr="00DC536B" w:rsidRDefault="00292952" w:rsidP="0029295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182C5B" w:rsidP="0029295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013380AE" w14:textId="289ABFB0" w:rsidR="00F5098A" w:rsidRPr="00DC536B" w:rsidRDefault="00F5098A" w:rsidP="00F5098A">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7</w:t>
            </w:r>
            <w:r w:rsidRPr="00DC536B">
              <w:rPr>
                <w:rFonts w:cs="Calibri"/>
                <w:b w:val="0"/>
                <w:bCs w:val="0"/>
                <w:color w:val="auto"/>
                <w:sz w:val="22"/>
                <w:szCs w:val="22"/>
                <w:lang w:val="en-US"/>
              </w:rPr>
              <w:t>.</w:t>
            </w:r>
          </w:p>
        </w:tc>
        <w:tc>
          <w:tcPr>
            <w:tcW w:w="2325" w:type="dxa"/>
            <w:shd w:val="clear" w:color="auto" w:fill="FFFFFF" w:themeFill="background1"/>
          </w:tcPr>
          <w:p w14:paraId="2FDC4411" w14:textId="2276ECA3" w:rsidR="00F5098A" w:rsidRPr="00DC536B" w:rsidRDefault="005D26F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Managing priority users</w:t>
            </w:r>
          </w:p>
        </w:tc>
        <w:tc>
          <w:tcPr>
            <w:tcW w:w="4251" w:type="dxa"/>
            <w:shd w:val="clear" w:color="auto" w:fill="FFFFFF" w:themeFill="background1"/>
          </w:tcPr>
          <w:p w14:paraId="302C0423" w14:textId="673C4A3E" w:rsidR="00F5098A" w:rsidRPr="00DC536B" w:rsidRDefault="00A7697F"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 xml:space="preserve">The system must be configured to </w:t>
            </w:r>
            <w:r w:rsidR="00554D8B" w:rsidRPr="00DC536B">
              <w:rPr>
                <w:rFonts w:cs="Calibri"/>
                <w:bCs/>
                <w:iCs/>
                <w:color w:val="auto"/>
                <w:sz w:val="22"/>
                <w:szCs w:val="22"/>
                <w:lang w:val="en-US"/>
              </w:rPr>
              <w:t>prioritize</w:t>
            </w:r>
            <w:r w:rsidRPr="00DC536B">
              <w:rPr>
                <w:rFonts w:cs="Calibri"/>
                <w:bCs/>
                <w:iCs/>
                <w:color w:val="auto"/>
                <w:sz w:val="22"/>
                <w:szCs w:val="22"/>
                <w:lang w:val="en-US"/>
              </w:rPr>
              <w:t xml:space="preserve"> the critical systems of the building in autonomous operation mode (e.g. heating, lighting, IT systems</w:t>
            </w:r>
            <w:r w:rsidR="009C60FF" w:rsidRPr="00DC536B">
              <w:rPr>
                <w:rFonts w:cs="Calibri"/>
                <w:bCs/>
                <w:iCs/>
                <w:color w:val="auto"/>
                <w:sz w:val="22"/>
                <w:szCs w:val="22"/>
                <w:lang w:val="en-US"/>
              </w:rPr>
              <w:t>, ventilation</w:t>
            </w:r>
            <w:r w:rsidRPr="00DC536B">
              <w:rPr>
                <w:rFonts w:cs="Calibri"/>
                <w:bCs/>
                <w:iCs/>
                <w:color w:val="auto"/>
                <w:sz w:val="22"/>
                <w:szCs w:val="22"/>
                <w:lang w:val="en-US"/>
              </w:rPr>
              <w:t>)</w:t>
            </w:r>
            <w:r w:rsidR="009C60FF" w:rsidRPr="00DC536B">
              <w:rPr>
                <w:rFonts w:cs="Calibri"/>
                <w:bCs/>
                <w:iCs/>
                <w:color w:val="auto"/>
                <w:sz w:val="22"/>
                <w:szCs w:val="22"/>
                <w:lang w:val="en-US"/>
              </w:rPr>
              <w:t>.</w:t>
            </w:r>
          </w:p>
        </w:tc>
        <w:tc>
          <w:tcPr>
            <w:tcW w:w="3256" w:type="dxa"/>
            <w:shd w:val="clear" w:color="auto" w:fill="FFFFFF" w:themeFill="background1"/>
          </w:tcPr>
          <w:p w14:paraId="23A78E64" w14:textId="7DDBC23B" w:rsidR="00F5098A" w:rsidRPr="00DC536B"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182C5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00199762" w14:textId="6B101F39" w:rsidR="00F5098A" w:rsidRPr="00DC536B" w:rsidRDefault="00F5098A" w:rsidP="00F5098A">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8</w:t>
            </w:r>
            <w:r w:rsidRPr="00DC536B">
              <w:rPr>
                <w:rFonts w:cs="Calibri"/>
                <w:b w:val="0"/>
                <w:bCs w:val="0"/>
                <w:color w:val="auto"/>
                <w:sz w:val="22"/>
                <w:szCs w:val="22"/>
                <w:lang w:val="en-US"/>
              </w:rPr>
              <w:t>.</w:t>
            </w:r>
          </w:p>
        </w:tc>
        <w:tc>
          <w:tcPr>
            <w:tcW w:w="2325" w:type="dxa"/>
            <w:shd w:val="clear" w:color="auto" w:fill="FFFFFF" w:themeFill="background1"/>
          </w:tcPr>
          <w:p w14:paraId="70D13D1A" w14:textId="11A82695" w:rsidR="00F5098A" w:rsidRPr="00DC536B" w:rsidRDefault="004F0FA4"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Security</w:t>
            </w:r>
          </w:p>
        </w:tc>
        <w:tc>
          <w:tcPr>
            <w:tcW w:w="4251" w:type="dxa"/>
            <w:shd w:val="clear" w:color="auto" w:fill="FFFFFF" w:themeFill="background1"/>
          </w:tcPr>
          <w:p w14:paraId="2621F89F" w14:textId="0CFF2A44" w:rsidR="00F5098A" w:rsidRPr="00DC536B" w:rsidRDefault="005A09C2" w:rsidP="00D059EB">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eastAsiaTheme="minorEastAsia" w:cs="Calibri"/>
                <w:color w:val="auto"/>
                <w:sz w:val="22"/>
                <w:szCs w:val="22"/>
                <w:lang w:val="en-US"/>
              </w:rPr>
              <w:t xml:space="preserve">Not less than IP55 </w:t>
            </w:r>
            <w:r w:rsidR="00C97BC2" w:rsidRPr="00DC536B">
              <w:rPr>
                <w:rFonts w:cs="Calibri"/>
                <w:color w:val="auto"/>
                <w:sz w:val="22"/>
                <w:szCs w:val="22"/>
                <w:lang w:val="en-US"/>
              </w:rPr>
              <w:t xml:space="preserve">(or equivalent standard) </w:t>
            </w:r>
            <w:r w:rsidRPr="00DC536B">
              <w:rPr>
                <w:rFonts w:eastAsiaTheme="minorEastAsia" w:cs="Calibri"/>
                <w:color w:val="auto"/>
                <w:sz w:val="22"/>
                <w:szCs w:val="22"/>
                <w:lang w:val="en-US"/>
              </w:rPr>
              <w:t>for components installed outdoors or in areas exposed to dust and water.</w:t>
            </w:r>
          </w:p>
        </w:tc>
        <w:tc>
          <w:tcPr>
            <w:tcW w:w="3256" w:type="dxa"/>
            <w:shd w:val="clear" w:color="auto" w:fill="FFFFFF" w:themeFill="background1"/>
          </w:tcPr>
          <w:p w14:paraId="004BBBB7" w14:textId="5B088FDC" w:rsidR="00F5098A" w:rsidRPr="00DC536B"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182C5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We confirm that n</w:t>
            </w:r>
            <w:r w:rsidR="00C97BC2" w:rsidRPr="00A93C9D">
              <w:rPr>
                <w:rFonts w:eastAsiaTheme="minorEastAsia" w:cs="Calibri"/>
                <w:color w:val="auto"/>
                <w:sz w:val="22"/>
                <w:szCs w:val="22"/>
                <w:lang w:val="en-US"/>
              </w:rPr>
              <w:t xml:space="preserve">ot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C9D1B4D" w14:textId="3A1BCBA3" w:rsidR="00741AE2" w:rsidRPr="00DC536B" w:rsidRDefault="00741AE2" w:rsidP="00741AE2">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9</w:t>
            </w:r>
            <w:r w:rsidRPr="00DC536B">
              <w:rPr>
                <w:rFonts w:cs="Calibri"/>
                <w:b w:val="0"/>
                <w:bCs w:val="0"/>
                <w:color w:val="auto"/>
                <w:sz w:val="22"/>
                <w:szCs w:val="22"/>
                <w:lang w:val="en-US"/>
              </w:rPr>
              <w:t>.</w:t>
            </w:r>
          </w:p>
        </w:tc>
        <w:tc>
          <w:tcPr>
            <w:tcW w:w="2325" w:type="dxa"/>
            <w:shd w:val="clear" w:color="auto" w:fill="FFFFFF" w:themeFill="background1"/>
          </w:tcPr>
          <w:p w14:paraId="622D51C1" w14:textId="4747B46D" w:rsidR="00741AE2" w:rsidRPr="00DC536B" w:rsidRDefault="00216D2A"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CE compliance</w:t>
            </w:r>
          </w:p>
        </w:tc>
        <w:tc>
          <w:tcPr>
            <w:tcW w:w="4251" w:type="dxa"/>
            <w:shd w:val="clear" w:color="auto" w:fill="FFFFFF" w:themeFill="background1"/>
          </w:tcPr>
          <w:p w14:paraId="7FA651D2" w14:textId="45C8824C" w:rsidR="00741AE2" w:rsidRPr="00DC536B" w:rsidRDefault="006F7233" w:rsidP="00741AE2">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Equipment must comply with CE requirements. The supplier shall provide a CE declaration of conformity.</w:t>
            </w:r>
          </w:p>
        </w:tc>
        <w:tc>
          <w:tcPr>
            <w:tcW w:w="3256" w:type="dxa"/>
            <w:shd w:val="clear" w:color="auto" w:fill="FFFFFF" w:themeFill="background1"/>
          </w:tcPr>
          <w:p w14:paraId="2A9DD708" w14:textId="00C02F59" w:rsidR="00741AE2" w:rsidRPr="00DC536B" w:rsidRDefault="00741AE2"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182C5B"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r w:rsidR="00381D22" w:rsidRPr="00A93C9D">
              <w:rPr>
                <w:rFonts w:cs="Calibri"/>
                <w:color w:val="auto"/>
                <w:sz w:val="22"/>
                <w:szCs w:val="22"/>
                <w:lang w:val="en-US"/>
              </w:rPr>
              <w:t>e</w:t>
            </w:r>
            <w:r w:rsidR="006F7233" w:rsidRPr="00A93C9D">
              <w:rPr>
                <w:rFonts w:cs="Calibri"/>
                <w:bCs/>
                <w:iCs/>
                <w:color w:val="auto"/>
                <w:sz w:val="22"/>
                <w:szCs w:val="22"/>
                <w:lang w:val="en-US"/>
              </w:rPr>
              <w:t>quipment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lastRenderedPageBreak/>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FFFFFF" w:themeFill="background1"/>
          </w:tcPr>
          <w:p w14:paraId="38A89EC1" w14:textId="281DACBD" w:rsidR="002D1F51" w:rsidRPr="00A93C9D" w:rsidRDefault="002D1F5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FFFFFF" w:themeFill="background1"/>
          </w:tcPr>
          <w:p w14:paraId="098A412F" w14:textId="77777777" w:rsidR="008A7FDE" w:rsidRPr="00A93C9D" w:rsidRDefault="008A7FDE"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smooth automatic transition between autonomous mode and normal electricity supply from the grid (and 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3256" w:type="dxa"/>
            <w:shd w:val="clear" w:color="auto" w:fill="FFFFFF" w:themeFill="background1"/>
          </w:tcPr>
          <w:p w14:paraId="0852798E" w14:textId="070BCCED"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182C5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14C837D3"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4.2.</w:t>
            </w:r>
          </w:p>
        </w:tc>
        <w:tc>
          <w:tcPr>
            <w:tcW w:w="2325" w:type="dxa"/>
            <w:shd w:val="clear" w:color="auto" w:fill="FFFFFF" w:themeFill="background1"/>
          </w:tcPr>
          <w:p w14:paraId="470E8448" w14:textId="3B2256BE" w:rsidR="006A7481" w:rsidRPr="00A93C9D" w:rsidRDefault="00B63D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shd w:val="clear" w:color="auto" w:fill="FFFFFF" w:themeFill="background1"/>
          </w:tcPr>
          <w:p w14:paraId="12F59C7E" w14:textId="7CFE3032" w:rsidR="00F5098A" w:rsidRPr="00A93C9D" w:rsidRDefault="00B96133"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shd w:val="clear" w:color="auto" w:fill="FFFFFF" w:themeFill="background1"/>
          </w:tcPr>
          <w:p w14:paraId="73815B8C" w14:textId="62709987"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182C5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7316A0DD"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4.3.</w:t>
            </w:r>
          </w:p>
        </w:tc>
        <w:tc>
          <w:tcPr>
            <w:tcW w:w="2325" w:type="dxa"/>
            <w:shd w:val="clear" w:color="auto" w:fill="FFFFFF" w:themeFill="background1"/>
          </w:tcPr>
          <w:p w14:paraId="3AE9085B" w14:textId="52B664B4" w:rsidR="00F5098A" w:rsidRPr="00A93C9D" w:rsidRDefault="00DC536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Priorities:</w:t>
            </w:r>
          </w:p>
        </w:tc>
        <w:tc>
          <w:tcPr>
            <w:tcW w:w="4251" w:type="dxa"/>
            <w:shd w:val="clear" w:color="auto" w:fill="FFFFFF" w:themeFill="background1"/>
          </w:tcPr>
          <w:p w14:paraId="09E04CAA" w14:textId="77777777" w:rsidR="006D3D07" w:rsidRPr="00A93C9D" w:rsidRDefault="006D3D07" w:rsidP="006D3D07">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FFFFFF" w:themeFill="background1"/>
          </w:tcPr>
          <w:p w14:paraId="26CAB515" w14:textId="0DF9AA6E"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182C5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615837" w:rsidRPr="00A93C9D" w14:paraId="611D29AB"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shd w:val="clear" w:color="auto" w:fill="FFFFFF" w:themeFill="background1"/>
          </w:tcPr>
          <w:p w14:paraId="435ABD31" w14:textId="642FC880" w:rsidR="00BA0A62" w:rsidRPr="00A93C9D" w:rsidRDefault="00BA0A62"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shd w:val="clear" w:color="auto" w:fill="FFFFFF" w:themeFill="background1"/>
          </w:tcPr>
          <w:p w14:paraId="0B18CC2F" w14:textId="4D0C4E3E" w:rsidR="00615837" w:rsidRPr="00A93C9D" w:rsidRDefault="00460137"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shall provide stable operation under variable loads, including protection against synchronisation errors, overloads and short circuits</w:t>
            </w:r>
            <w:r w:rsidR="00615837" w:rsidRPr="00A93C9D">
              <w:rPr>
                <w:rFonts w:cs="Calibri"/>
                <w:iCs/>
                <w:color w:val="auto"/>
                <w:sz w:val="22"/>
                <w:szCs w:val="22"/>
                <w:lang w:val="en-US"/>
              </w:rPr>
              <w:t>.</w:t>
            </w:r>
          </w:p>
        </w:tc>
        <w:tc>
          <w:tcPr>
            <w:tcW w:w="3256" w:type="dxa"/>
            <w:shd w:val="clear" w:color="auto" w:fill="FFFFFF" w:themeFill="background1"/>
          </w:tcPr>
          <w:p w14:paraId="515DD036" w14:textId="3AE4E892"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182C5B"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615837" w:rsidRPr="00A93C9D" w14:paraId="366C2EF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4.5.</w:t>
            </w:r>
          </w:p>
        </w:tc>
        <w:tc>
          <w:tcPr>
            <w:tcW w:w="2325" w:type="dxa"/>
          </w:tcPr>
          <w:p w14:paraId="0E4E5DE5" w14:textId="06161559" w:rsidR="006D7A8B" w:rsidRPr="00A93C9D" w:rsidRDefault="006D7A8B"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tcPr>
          <w:p w14:paraId="6F74C473" w14:textId="3DD15E8C" w:rsidR="00615837" w:rsidRPr="00A93C9D" w:rsidRDefault="004C48D3"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tcPr>
          <w:p w14:paraId="6DA15AB3" w14:textId="7ABAFDC8"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182C5B"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641F739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5" w:type="dxa"/>
            <w:shd w:val="clear" w:color="auto" w:fill="FFFFFF" w:themeFill="background1"/>
          </w:tcPr>
          <w:p w14:paraId="313284EA" w14:textId="26E4E792" w:rsidR="000125E4" w:rsidRPr="00A93C9D" w:rsidRDefault="000125E4" w:rsidP="007B046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FFFFFF" w:themeFill="background1"/>
          </w:tcPr>
          <w:p w14:paraId="7A21E297" w14:textId="0AA601BE" w:rsidR="00552A46" w:rsidRPr="00A93C9D" w:rsidRDefault="007B0466" w:rsidP="00552A46">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FFFFFF" w:themeFill="background1"/>
          </w:tcPr>
          <w:p w14:paraId="00FEB60B" w14:textId="24732DA2"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182C5B"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3A17E917"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5.2.</w:t>
            </w:r>
          </w:p>
        </w:tc>
        <w:tc>
          <w:tcPr>
            <w:tcW w:w="2325" w:type="dxa"/>
            <w:shd w:val="clear" w:color="auto" w:fill="FFFFFF" w:themeFill="background1"/>
          </w:tcPr>
          <w:p w14:paraId="048D7D70" w14:textId="5CE5ECD7" w:rsidR="00024F95" w:rsidRPr="00A93C9D" w:rsidRDefault="00024F95" w:rsidP="0056104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shd w:val="clear" w:color="auto" w:fill="FFFFFF" w:themeFill="background1"/>
          </w:tcPr>
          <w:p w14:paraId="6333E544" w14:textId="77777777" w:rsidR="007B5C13" w:rsidRPr="00A93C9D" w:rsidRDefault="007B5C13" w:rsidP="007B5C13">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kWh/kWp).</w:t>
            </w:r>
          </w:p>
        </w:tc>
        <w:tc>
          <w:tcPr>
            <w:tcW w:w="3256" w:type="dxa"/>
            <w:shd w:val="clear" w:color="auto" w:fill="FFFFFF" w:themeFill="background1"/>
          </w:tcPr>
          <w:p w14:paraId="21A82163" w14:textId="71AA630F"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182C5B"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131257F4"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FFFFFF" w:themeFill="background1"/>
          </w:tcPr>
          <w:p w14:paraId="74834ECF" w14:textId="313DEAED" w:rsidR="00552A46" w:rsidRPr="00A93C9D" w:rsidRDefault="006C1741" w:rsidP="00D6576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FFFFFF" w:themeFill="background1"/>
          </w:tcPr>
          <w:p w14:paraId="6C735854" w14:textId="3A04E867" w:rsidR="00552A46" w:rsidRPr="00A93C9D" w:rsidRDefault="006C1741" w:rsidP="006C1741">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ensure that all data is transmitted using encrypted protocols (e.g. TLS, HTTPS). The monitoring system must </w:t>
            </w:r>
            <w:r w:rsidRPr="00A93C9D">
              <w:rPr>
                <w:rFonts w:cs="Calibri"/>
                <w:color w:val="auto"/>
                <w:sz w:val="22"/>
                <w:szCs w:val="22"/>
                <w:lang w:val="en-US"/>
              </w:rPr>
              <w:lastRenderedPageBreak/>
              <w:t>have a local data repository to ensure data collection and storage for a period of at least 30 days, even in the event of a network connection failure.</w:t>
            </w:r>
          </w:p>
        </w:tc>
        <w:tc>
          <w:tcPr>
            <w:tcW w:w="3256" w:type="dxa"/>
            <w:shd w:val="clear" w:color="auto" w:fill="FFFFFF" w:themeFill="background1"/>
          </w:tcPr>
          <w:p w14:paraId="2010758B" w14:textId="4ADB1006"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182C5B"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w:t>
            </w:r>
            <w:r w:rsidR="00552A46" w:rsidRPr="00A93C9D">
              <w:rPr>
                <w:rFonts w:cs="Calibri"/>
                <w:color w:val="auto"/>
                <w:sz w:val="22"/>
                <w:szCs w:val="22"/>
                <w:lang w:val="en-US"/>
              </w:rPr>
              <w:lastRenderedPageBreak/>
              <w:t>into our proposal. The proposed equipment and solutions meet the specified requirements.</w:t>
            </w:r>
          </w:p>
        </w:tc>
      </w:tr>
      <w:tr w:rsidR="00552A46" w:rsidRPr="00A93C9D" w14:paraId="47FF96BD"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5.4.</w:t>
            </w:r>
          </w:p>
        </w:tc>
        <w:tc>
          <w:tcPr>
            <w:tcW w:w="2325" w:type="dxa"/>
            <w:shd w:val="clear" w:color="auto" w:fill="FFFFFF" w:themeFill="background1"/>
          </w:tcPr>
          <w:p w14:paraId="3A767F23" w14:textId="15B43373" w:rsidR="00552A46" w:rsidRPr="00A93C9D" w:rsidRDefault="008A1816" w:rsidP="007B6EC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shd w:val="clear" w:color="auto" w:fill="FFFFFF" w:themeFill="background1"/>
          </w:tcPr>
          <w:p w14:paraId="6EF83C27" w14:textId="4EC71A51" w:rsidR="00552A46" w:rsidRPr="00A93C9D" w:rsidRDefault="007B6ECC"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have real-time alerting of faults via email, SMS or mobile app. A history of failures shall be stored and available for analysis.</w:t>
            </w:r>
          </w:p>
        </w:tc>
        <w:tc>
          <w:tcPr>
            <w:tcW w:w="3256" w:type="dxa"/>
            <w:shd w:val="clear" w:color="auto" w:fill="FFFFFF" w:themeFill="background1"/>
          </w:tcPr>
          <w:p w14:paraId="44288739" w14:textId="5102A61F"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182C5B"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4D4776BC"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FFFFFF" w:themeFill="background1"/>
          </w:tcPr>
          <w:p w14:paraId="37361720" w14:textId="37AEA6C0" w:rsidR="00552A46" w:rsidRPr="00A93C9D" w:rsidRDefault="00247E0B" w:rsidP="00D6576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FFFFFF" w:themeFill="background1"/>
          </w:tcPr>
          <w:p w14:paraId="3121E916" w14:textId="5DD964A9" w:rsidR="00552A46" w:rsidRPr="00A93C9D" w:rsidRDefault="00D65760"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control unit of the solar power plant must be equipped with an LTE/5G module (or equivalent) to communicate with the monitoring system. In case of insufficient mobile connectivity, the system shall support an alternative connectivity solution, such as a local Wi-Fi network or wired connection.</w:t>
            </w:r>
          </w:p>
        </w:tc>
        <w:tc>
          <w:tcPr>
            <w:tcW w:w="3256" w:type="dxa"/>
            <w:shd w:val="clear" w:color="auto" w:fill="FFFFFF" w:themeFill="background1"/>
          </w:tcPr>
          <w:p w14:paraId="7CF7CF40" w14:textId="6DABDB56"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182C5B"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008FC29D"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5.6.</w:t>
            </w:r>
          </w:p>
        </w:tc>
        <w:tc>
          <w:tcPr>
            <w:tcW w:w="2325" w:type="dxa"/>
            <w:shd w:val="clear" w:color="auto" w:fill="FFFFFF" w:themeFill="background1"/>
          </w:tcPr>
          <w:p w14:paraId="0BB4A642" w14:textId="4FC1586B" w:rsidR="00552A46" w:rsidRPr="00A93C9D" w:rsidRDefault="00487323" w:rsidP="003C28C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Ease of use of the system</w:t>
            </w:r>
          </w:p>
        </w:tc>
        <w:tc>
          <w:tcPr>
            <w:tcW w:w="4251" w:type="dxa"/>
            <w:shd w:val="clear" w:color="auto" w:fill="FFFFFF" w:themeFill="background1"/>
          </w:tcPr>
          <w:p w14:paraId="2C5AE3E1" w14:textId="0CB0A6B8" w:rsidR="00552A46" w:rsidRPr="00A93C9D" w:rsidRDefault="003C28C5"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shd w:val="clear" w:color="auto" w:fill="FFFFFF" w:themeFill="background1"/>
          </w:tcPr>
          <w:p w14:paraId="35E50787" w14:textId="750A578B"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182C5B"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6B09596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shd w:val="clear" w:color="auto" w:fill="FFFFFF" w:themeFill="background1"/>
          </w:tcPr>
          <w:p w14:paraId="2678145D" w14:textId="7D2C4406" w:rsidR="00C37A82" w:rsidRPr="00A93C9D" w:rsidRDefault="00C37A82" w:rsidP="00AB5AB3">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shd w:val="clear" w:color="auto" w:fill="FFFFFF" w:themeFill="background1"/>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used, in digital format (indicating: name of the </w:t>
            </w:r>
            <w:r w:rsidR="00C20A8A" w:rsidRPr="00A93C9D">
              <w:rPr>
                <w:rFonts w:ascii="Calibri" w:hAnsi="Calibri" w:cs="Calibri"/>
                <w:b w:val="0"/>
                <w:lang w:val="en-US"/>
              </w:rPr>
              <w:lastRenderedPageBreak/>
              <w:t>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FFFFFF" w:themeFill="background1"/>
          </w:tcPr>
          <w:p w14:paraId="31A3D8B0" w14:textId="44323DD6"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182C5B"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C37A82" w:rsidRPr="00A93C9D" w14:paraId="17465181"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5" w:type="dxa"/>
            <w:shd w:val="clear" w:color="auto" w:fill="FFFFFF" w:themeFill="background1"/>
          </w:tcPr>
          <w:p w14:paraId="67357EBF" w14:textId="05060577" w:rsidR="00C37A82" w:rsidRPr="00A93C9D" w:rsidRDefault="005F3A0D" w:rsidP="00DD522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FFFFFF" w:themeFill="background1"/>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FFFFFF" w:themeFill="background1"/>
          </w:tcPr>
          <w:p w14:paraId="2C728B1A" w14:textId="64D2B037"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182C5B"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62C02DEE"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6.3.</w:t>
            </w:r>
          </w:p>
        </w:tc>
        <w:tc>
          <w:tcPr>
            <w:tcW w:w="2325" w:type="dxa"/>
            <w:shd w:val="clear" w:color="auto" w:fill="FFFFFF" w:themeFill="background1"/>
          </w:tcPr>
          <w:p w14:paraId="5A16EC6D" w14:textId="2D116F95"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shd w:val="clear" w:color="auto" w:fill="FFFFFF" w:themeFill="background1"/>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Warranty documents for all system components (e.g. modules, inverters, batteries, monitoring system).</w:t>
            </w:r>
          </w:p>
        </w:tc>
        <w:tc>
          <w:tcPr>
            <w:tcW w:w="3256" w:type="dxa"/>
            <w:shd w:val="clear" w:color="auto" w:fill="FFFFFF" w:themeFill="background1"/>
          </w:tcPr>
          <w:p w14:paraId="07516954" w14:textId="4C9A4237"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182C5B"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FABE8C0"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FFFFFF" w:themeFill="background1"/>
          </w:tcPr>
          <w:p w14:paraId="2DDC9418" w14:textId="46C6B512" w:rsidR="0074068A" w:rsidRPr="00A93C9D" w:rsidRDefault="0074068A" w:rsidP="00AA548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FFFFFF" w:themeFill="background1"/>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FFFFFF" w:themeFill="background1"/>
          </w:tcPr>
          <w:p w14:paraId="241AE710" w14:textId="68FA20F2"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182C5B"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17F56285"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shd w:val="clear" w:color="auto" w:fill="FFFFFF" w:themeFill="background1"/>
          </w:tcPr>
          <w:p w14:paraId="283CD099" w14:textId="1B57675E" w:rsidR="0074068A" w:rsidRPr="00A93C9D" w:rsidRDefault="0074068A" w:rsidP="00C40FA3">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shd w:val="clear" w:color="auto" w:fill="FFFFFF" w:themeFill="background1"/>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shd w:val="clear" w:color="auto" w:fill="FFFFFF" w:themeFill="background1"/>
          </w:tcPr>
          <w:p w14:paraId="6FA00DD3" w14:textId="1D0EF54D"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182C5B"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2B188FB"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6.6.</w:t>
            </w:r>
          </w:p>
        </w:tc>
        <w:tc>
          <w:tcPr>
            <w:tcW w:w="2325" w:type="dxa"/>
            <w:shd w:val="clear" w:color="auto" w:fill="FFFFFF" w:themeFill="background1"/>
          </w:tcPr>
          <w:p w14:paraId="75460195" w14:textId="2A7AAC3A" w:rsidR="00606336" w:rsidRPr="00A93C9D" w:rsidRDefault="00606336"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FFFFFF" w:themeFill="background1"/>
          </w:tcPr>
          <w:p w14:paraId="4B7BE860" w14:textId="77777777" w:rsidR="00A47FEA" w:rsidRPr="00A47FEA" w:rsidRDefault="00A47FEA" w:rsidP="0019436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Preparation of the project, with solutions coordinated with the beneficiary;</w:t>
            </w:r>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coordination is required under the legal acts in force in Ukraine;</w:t>
            </w:r>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works in the project must include all works specified in the Technical Specification, as well as all necessary works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FFFFFF" w:themeFill="background1"/>
          </w:tcPr>
          <w:p w14:paraId="3599ACF5" w14:textId="7F26F95B"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182C5B"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7FAE950D"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shd w:val="clear" w:color="auto" w:fill="FFFFFF" w:themeFill="background1"/>
          </w:tcPr>
          <w:p w14:paraId="665CBBFE" w14:textId="2BD282F0" w:rsidR="00453CD6" w:rsidRPr="00A93C9D" w:rsidRDefault="00453CD6" w:rsidP="00844AEC">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shd w:val="clear" w:color="auto" w:fill="FFFFFF" w:themeFill="background1"/>
          </w:tcPr>
          <w:p w14:paraId="04C0C3B6" w14:textId="77777777" w:rsidR="00844AEC" w:rsidRPr="00A93C9D" w:rsidRDefault="00844AEC" w:rsidP="00844AEC">
            <w:pPr>
              <w:pStyle w:val="ListParagraph"/>
              <w:numPr>
                <w:ilvl w:val="0"/>
                <w:numId w:val="36"/>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A preliminary schematic layout/diagram of the photovoltaic solar modules on the building's roof.</w:t>
            </w:r>
          </w:p>
        </w:tc>
        <w:tc>
          <w:tcPr>
            <w:tcW w:w="3256" w:type="dxa"/>
            <w:shd w:val="clear" w:color="auto" w:fill="FFFFFF" w:themeFill="background1"/>
          </w:tcPr>
          <w:p w14:paraId="0E81AD15" w14:textId="77777777" w:rsidR="00D60FCA" w:rsidRPr="00A93C9D" w:rsidRDefault="00D60FCA" w:rsidP="00D60FC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182C5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182C5B" w:rsidP="00DA05D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E327D" w14:textId="77777777" w:rsidR="00182C5B" w:rsidRDefault="00182C5B">
      <w:pPr>
        <w:spacing w:after="0" w:line="240" w:lineRule="auto"/>
      </w:pPr>
      <w:r>
        <w:separator/>
      </w:r>
    </w:p>
  </w:endnote>
  <w:endnote w:type="continuationSeparator" w:id="0">
    <w:p w14:paraId="6BB918A6" w14:textId="77777777" w:rsidR="00182C5B" w:rsidRDefault="00182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EADA0" w14:textId="77777777" w:rsidR="00182C5B" w:rsidRDefault="00182C5B">
      <w:pPr>
        <w:spacing w:after="0" w:line="240" w:lineRule="auto"/>
      </w:pPr>
      <w:r>
        <w:separator/>
      </w:r>
    </w:p>
  </w:footnote>
  <w:footnote w:type="continuationSeparator" w:id="0">
    <w:p w14:paraId="3C65FF9D" w14:textId="77777777" w:rsidR="00182C5B" w:rsidRDefault="00182C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EDD83588"/>
    <w:lvl w:ilvl="0" w:tplc="0DFE28B4">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1EC"/>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6188"/>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187"/>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0724E"/>
    <w:rsid w:val="00110D3F"/>
    <w:rsid w:val="001110C9"/>
    <w:rsid w:val="0011121C"/>
    <w:rsid w:val="0011209B"/>
    <w:rsid w:val="001141B4"/>
    <w:rsid w:val="00114FD0"/>
    <w:rsid w:val="00117B6F"/>
    <w:rsid w:val="00117E5E"/>
    <w:rsid w:val="00117F9C"/>
    <w:rsid w:val="001207CA"/>
    <w:rsid w:val="00121ADB"/>
    <w:rsid w:val="00123922"/>
    <w:rsid w:val="001239AD"/>
    <w:rsid w:val="0012404D"/>
    <w:rsid w:val="00125478"/>
    <w:rsid w:val="00126AAC"/>
    <w:rsid w:val="001278A3"/>
    <w:rsid w:val="00130A0A"/>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1BD6"/>
    <w:rsid w:val="001623FD"/>
    <w:rsid w:val="00163517"/>
    <w:rsid w:val="00163FA4"/>
    <w:rsid w:val="00166496"/>
    <w:rsid w:val="001666D3"/>
    <w:rsid w:val="00167043"/>
    <w:rsid w:val="0017206E"/>
    <w:rsid w:val="00180D77"/>
    <w:rsid w:val="00181436"/>
    <w:rsid w:val="0018171F"/>
    <w:rsid w:val="001829AF"/>
    <w:rsid w:val="00182C5B"/>
    <w:rsid w:val="001837D1"/>
    <w:rsid w:val="00184643"/>
    <w:rsid w:val="00185D01"/>
    <w:rsid w:val="00187CDB"/>
    <w:rsid w:val="00190354"/>
    <w:rsid w:val="00191DD3"/>
    <w:rsid w:val="00191FD0"/>
    <w:rsid w:val="00192268"/>
    <w:rsid w:val="001924EA"/>
    <w:rsid w:val="00194368"/>
    <w:rsid w:val="00195B94"/>
    <w:rsid w:val="001A0283"/>
    <w:rsid w:val="001A151D"/>
    <w:rsid w:val="001A1C73"/>
    <w:rsid w:val="001A2F0F"/>
    <w:rsid w:val="001A302E"/>
    <w:rsid w:val="001A66C3"/>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3AEF"/>
    <w:rsid w:val="001F6C64"/>
    <w:rsid w:val="001F706E"/>
    <w:rsid w:val="001F70DB"/>
    <w:rsid w:val="001F7FC2"/>
    <w:rsid w:val="002006BB"/>
    <w:rsid w:val="00201F51"/>
    <w:rsid w:val="00202F31"/>
    <w:rsid w:val="00203846"/>
    <w:rsid w:val="002056BA"/>
    <w:rsid w:val="0021009D"/>
    <w:rsid w:val="002101E0"/>
    <w:rsid w:val="00210A82"/>
    <w:rsid w:val="00210BD7"/>
    <w:rsid w:val="00210CD5"/>
    <w:rsid w:val="00212121"/>
    <w:rsid w:val="002160EF"/>
    <w:rsid w:val="0021622F"/>
    <w:rsid w:val="00216D2A"/>
    <w:rsid w:val="00217222"/>
    <w:rsid w:val="00220A1E"/>
    <w:rsid w:val="0022163B"/>
    <w:rsid w:val="002218CE"/>
    <w:rsid w:val="00222AE3"/>
    <w:rsid w:val="0022374E"/>
    <w:rsid w:val="00224065"/>
    <w:rsid w:val="00225B4E"/>
    <w:rsid w:val="00225C41"/>
    <w:rsid w:val="00226182"/>
    <w:rsid w:val="00226AA8"/>
    <w:rsid w:val="002279B5"/>
    <w:rsid w:val="002304F0"/>
    <w:rsid w:val="0023164E"/>
    <w:rsid w:val="00231935"/>
    <w:rsid w:val="00233A55"/>
    <w:rsid w:val="00234FF1"/>
    <w:rsid w:val="00235734"/>
    <w:rsid w:val="002366BD"/>
    <w:rsid w:val="002431E4"/>
    <w:rsid w:val="0024372C"/>
    <w:rsid w:val="00243B63"/>
    <w:rsid w:val="00245D0E"/>
    <w:rsid w:val="0024740E"/>
    <w:rsid w:val="00247E0B"/>
    <w:rsid w:val="00247E3C"/>
    <w:rsid w:val="00247E6D"/>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503"/>
    <w:rsid w:val="00277F0D"/>
    <w:rsid w:val="002801A9"/>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F28A0"/>
    <w:rsid w:val="002F2DDE"/>
    <w:rsid w:val="002F2E93"/>
    <w:rsid w:val="002F61F6"/>
    <w:rsid w:val="00300360"/>
    <w:rsid w:val="003028EC"/>
    <w:rsid w:val="00303A3F"/>
    <w:rsid w:val="00304DAB"/>
    <w:rsid w:val="00305699"/>
    <w:rsid w:val="00306291"/>
    <w:rsid w:val="003071D8"/>
    <w:rsid w:val="00310A88"/>
    <w:rsid w:val="003113E4"/>
    <w:rsid w:val="00312874"/>
    <w:rsid w:val="003131D7"/>
    <w:rsid w:val="00314D1F"/>
    <w:rsid w:val="00315D1E"/>
    <w:rsid w:val="00315DBF"/>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2D5"/>
    <w:rsid w:val="003607B2"/>
    <w:rsid w:val="00360B81"/>
    <w:rsid w:val="0036202C"/>
    <w:rsid w:val="00363B38"/>
    <w:rsid w:val="00365AA4"/>
    <w:rsid w:val="003678D8"/>
    <w:rsid w:val="00367A52"/>
    <w:rsid w:val="00367AF1"/>
    <w:rsid w:val="00370CF0"/>
    <w:rsid w:val="0037139C"/>
    <w:rsid w:val="003714DB"/>
    <w:rsid w:val="0037287E"/>
    <w:rsid w:val="003730EA"/>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F72"/>
    <w:rsid w:val="003C74DB"/>
    <w:rsid w:val="003D1517"/>
    <w:rsid w:val="003D176E"/>
    <w:rsid w:val="003D1B5C"/>
    <w:rsid w:val="003D4172"/>
    <w:rsid w:val="003D4477"/>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165D"/>
    <w:rsid w:val="0042362F"/>
    <w:rsid w:val="004257EF"/>
    <w:rsid w:val="00426EB5"/>
    <w:rsid w:val="0043205A"/>
    <w:rsid w:val="0043389D"/>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BE6"/>
    <w:rsid w:val="0046702B"/>
    <w:rsid w:val="004725EE"/>
    <w:rsid w:val="00472ECB"/>
    <w:rsid w:val="00476633"/>
    <w:rsid w:val="00481329"/>
    <w:rsid w:val="00483240"/>
    <w:rsid w:val="00483AA4"/>
    <w:rsid w:val="00487304"/>
    <w:rsid w:val="00487323"/>
    <w:rsid w:val="00491201"/>
    <w:rsid w:val="00491A56"/>
    <w:rsid w:val="004928E9"/>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51B9"/>
    <w:rsid w:val="004B7372"/>
    <w:rsid w:val="004C4399"/>
    <w:rsid w:val="004C48D3"/>
    <w:rsid w:val="004C6071"/>
    <w:rsid w:val="004C67DD"/>
    <w:rsid w:val="004C7AAB"/>
    <w:rsid w:val="004D072F"/>
    <w:rsid w:val="004D35A1"/>
    <w:rsid w:val="004D3E24"/>
    <w:rsid w:val="004D3EE3"/>
    <w:rsid w:val="004D49F9"/>
    <w:rsid w:val="004D5052"/>
    <w:rsid w:val="004D5055"/>
    <w:rsid w:val="004E124C"/>
    <w:rsid w:val="004E14DC"/>
    <w:rsid w:val="004E1C0C"/>
    <w:rsid w:val="004E60D8"/>
    <w:rsid w:val="004E6A22"/>
    <w:rsid w:val="004E6D06"/>
    <w:rsid w:val="004E74A9"/>
    <w:rsid w:val="004F0272"/>
    <w:rsid w:val="004F0FA4"/>
    <w:rsid w:val="004F249A"/>
    <w:rsid w:val="004F2E52"/>
    <w:rsid w:val="004F30CD"/>
    <w:rsid w:val="004F3E93"/>
    <w:rsid w:val="004F5544"/>
    <w:rsid w:val="004F680F"/>
    <w:rsid w:val="004F7863"/>
    <w:rsid w:val="00501151"/>
    <w:rsid w:val="005037E6"/>
    <w:rsid w:val="00504029"/>
    <w:rsid w:val="00507B7E"/>
    <w:rsid w:val="00511CA1"/>
    <w:rsid w:val="00511CF5"/>
    <w:rsid w:val="00512522"/>
    <w:rsid w:val="00512DD8"/>
    <w:rsid w:val="0051316B"/>
    <w:rsid w:val="00515A6F"/>
    <w:rsid w:val="005167FF"/>
    <w:rsid w:val="0052004F"/>
    <w:rsid w:val="0052065C"/>
    <w:rsid w:val="00521A45"/>
    <w:rsid w:val="00523AB8"/>
    <w:rsid w:val="00525129"/>
    <w:rsid w:val="00525909"/>
    <w:rsid w:val="005263D1"/>
    <w:rsid w:val="00526677"/>
    <w:rsid w:val="00526884"/>
    <w:rsid w:val="0052767C"/>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0E8F"/>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0C8"/>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3687"/>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64F"/>
    <w:rsid w:val="00605D16"/>
    <w:rsid w:val="00606336"/>
    <w:rsid w:val="0060699D"/>
    <w:rsid w:val="0060781F"/>
    <w:rsid w:val="00610D42"/>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721F"/>
    <w:rsid w:val="00681846"/>
    <w:rsid w:val="00681A65"/>
    <w:rsid w:val="00684195"/>
    <w:rsid w:val="00685CF6"/>
    <w:rsid w:val="00686385"/>
    <w:rsid w:val="0068650E"/>
    <w:rsid w:val="00686AAB"/>
    <w:rsid w:val="00687015"/>
    <w:rsid w:val="0068722B"/>
    <w:rsid w:val="00687752"/>
    <w:rsid w:val="00687F0C"/>
    <w:rsid w:val="006906F3"/>
    <w:rsid w:val="00690A2D"/>
    <w:rsid w:val="00690C38"/>
    <w:rsid w:val="00693345"/>
    <w:rsid w:val="0069334F"/>
    <w:rsid w:val="00693F48"/>
    <w:rsid w:val="00695053"/>
    <w:rsid w:val="00695480"/>
    <w:rsid w:val="00696129"/>
    <w:rsid w:val="00697699"/>
    <w:rsid w:val="00697B98"/>
    <w:rsid w:val="006A02AC"/>
    <w:rsid w:val="006A0D62"/>
    <w:rsid w:val="006A20E8"/>
    <w:rsid w:val="006A3E31"/>
    <w:rsid w:val="006A4377"/>
    <w:rsid w:val="006A4AA6"/>
    <w:rsid w:val="006A63DD"/>
    <w:rsid w:val="006A6576"/>
    <w:rsid w:val="006A7430"/>
    <w:rsid w:val="006A7481"/>
    <w:rsid w:val="006A79C6"/>
    <w:rsid w:val="006B1FB9"/>
    <w:rsid w:val="006B24AB"/>
    <w:rsid w:val="006B459D"/>
    <w:rsid w:val="006C0B1C"/>
    <w:rsid w:val="006C100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67B0"/>
    <w:rsid w:val="006F6BD1"/>
    <w:rsid w:val="006F6CD9"/>
    <w:rsid w:val="006F7233"/>
    <w:rsid w:val="0070057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2928"/>
    <w:rsid w:val="00723ED5"/>
    <w:rsid w:val="007253D3"/>
    <w:rsid w:val="00725A20"/>
    <w:rsid w:val="00725A87"/>
    <w:rsid w:val="00726DD4"/>
    <w:rsid w:val="00730C19"/>
    <w:rsid w:val="007312AF"/>
    <w:rsid w:val="00731BA7"/>
    <w:rsid w:val="007331A1"/>
    <w:rsid w:val="00733531"/>
    <w:rsid w:val="00733ECD"/>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4CE"/>
    <w:rsid w:val="00760D5E"/>
    <w:rsid w:val="00760EA2"/>
    <w:rsid w:val="007625CF"/>
    <w:rsid w:val="00762BB6"/>
    <w:rsid w:val="007638C3"/>
    <w:rsid w:val="00765C18"/>
    <w:rsid w:val="00765E37"/>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9796E"/>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1C6"/>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2845"/>
    <w:rsid w:val="008042CC"/>
    <w:rsid w:val="008042D8"/>
    <w:rsid w:val="008050CB"/>
    <w:rsid w:val="00805672"/>
    <w:rsid w:val="0080588A"/>
    <w:rsid w:val="00807D30"/>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E18"/>
    <w:rsid w:val="008A420A"/>
    <w:rsid w:val="008A4294"/>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590A"/>
    <w:rsid w:val="008F0489"/>
    <w:rsid w:val="008F0670"/>
    <w:rsid w:val="008F07E4"/>
    <w:rsid w:val="008F1ECA"/>
    <w:rsid w:val="008F24E7"/>
    <w:rsid w:val="008F2A33"/>
    <w:rsid w:val="008F3112"/>
    <w:rsid w:val="008F4D6B"/>
    <w:rsid w:val="008F50F6"/>
    <w:rsid w:val="008F641D"/>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017"/>
    <w:rsid w:val="00924C8D"/>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217E"/>
    <w:rsid w:val="00943D7C"/>
    <w:rsid w:val="00944B7B"/>
    <w:rsid w:val="009472FF"/>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4F40"/>
    <w:rsid w:val="009B501B"/>
    <w:rsid w:val="009B5856"/>
    <w:rsid w:val="009B6253"/>
    <w:rsid w:val="009B6B06"/>
    <w:rsid w:val="009B6C07"/>
    <w:rsid w:val="009B713E"/>
    <w:rsid w:val="009B7CCC"/>
    <w:rsid w:val="009C057E"/>
    <w:rsid w:val="009C160A"/>
    <w:rsid w:val="009C34C8"/>
    <w:rsid w:val="009C3738"/>
    <w:rsid w:val="009C37EB"/>
    <w:rsid w:val="009C49AD"/>
    <w:rsid w:val="009C51DD"/>
    <w:rsid w:val="009C5825"/>
    <w:rsid w:val="009C60FF"/>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49F7"/>
    <w:rsid w:val="009F62B3"/>
    <w:rsid w:val="009F6D7F"/>
    <w:rsid w:val="009F7998"/>
    <w:rsid w:val="009F7A0B"/>
    <w:rsid w:val="009F7FCD"/>
    <w:rsid w:val="00A0332D"/>
    <w:rsid w:val="00A0334A"/>
    <w:rsid w:val="00A03847"/>
    <w:rsid w:val="00A07193"/>
    <w:rsid w:val="00A07E15"/>
    <w:rsid w:val="00A120AF"/>
    <w:rsid w:val="00A135AD"/>
    <w:rsid w:val="00A13702"/>
    <w:rsid w:val="00A13BBD"/>
    <w:rsid w:val="00A148A1"/>
    <w:rsid w:val="00A1660E"/>
    <w:rsid w:val="00A169A0"/>
    <w:rsid w:val="00A2035C"/>
    <w:rsid w:val="00A22B1B"/>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3D5A"/>
    <w:rsid w:val="00A647C7"/>
    <w:rsid w:val="00A65055"/>
    <w:rsid w:val="00A6555B"/>
    <w:rsid w:val="00A67E79"/>
    <w:rsid w:val="00A70ED5"/>
    <w:rsid w:val="00A725F3"/>
    <w:rsid w:val="00A73634"/>
    <w:rsid w:val="00A74595"/>
    <w:rsid w:val="00A74A60"/>
    <w:rsid w:val="00A75F4F"/>
    <w:rsid w:val="00A75FB5"/>
    <w:rsid w:val="00A7697F"/>
    <w:rsid w:val="00A807A0"/>
    <w:rsid w:val="00A81C69"/>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6E81"/>
    <w:rsid w:val="00AA714E"/>
    <w:rsid w:val="00AB11D8"/>
    <w:rsid w:val="00AB148E"/>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36DA"/>
    <w:rsid w:val="00B043C5"/>
    <w:rsid w:val="00B05663"/>
    <w:rsid w:val="00B05CAE"/>
    <w:rsid w:val="00B11A96"/>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6E89"/>
    <w:rsid w:val="00B77537"/>
    <w:rsid w:val="00B802BD"/>
    <w:rsid w:val="00B803C9"/>
    <w:rsid w:val="00B812D2"/>
    <w:rsid w:val="00B823AC"/>
    <w:rsid w:val="00B83257"/>
    <w:rsid w:val="00B833E8"/>
    <w:rsid w:val="00B84682"/>
    <w:rsid w:val="00B85081"/>
    <w:rsid w:val="00B859EC"/>
    <w:rsid w:val="00B864D4"/>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C7C"/>
    <w:rsid w:val="00BF0EF8"/>
    <w:rsid w:val="00BF1069"/>
    <w:rsid w:val="00BF1346"/>
    <w:rsid w:val="00BF22D9"/>
    <w:rsid w:val="00BF41AA"/>
    <w:rsid w:val="00BF4E5B"/>
    <w:rsid w:val="00BF53CF"/>
    <w:rsid w:val="00BF5B84"/>
    <w:rsid w:val="00BF751A"/>
    <w:rsid w:val="00BF79A6"/>
    <w:rsid w:val="00BF7F98"/>
    <w:rsid w:val="00C00D73"/>
    <w:rsid w:val="00C0108F"/>
    <w:rsid w:val="00C01B20"/>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FA3"/>
    <w:rsid w:val="00C41058"/>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7397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5BD2"/>
    <w:rsid w:val="00CC7CC7"/>
    <w:rsid w:val="00CD1B89"/>
    <w:rsid w:val="00CD3034"/>
    <w:rsid w:val="00CD5F56"/>
    <w:rsid w:val="00CD707F"/>
    <w:rsid w:val="00CD746D"/>
    <w:rsid w:val="00CE1AEF"/>
    <w:rsid w:val="00CE3A6F"/>
    <w:rsid w:val="00CE5BC4"/>
    <w:rsid w:val="00CE7B32"/>
    <w:rsid w:val="00CF30E3"/>
    <w:rsid w:val="00CF3604"/>
    <w:rsid w:val="00CF5538"/>
    <w:rsid w:val="00CF7463"/>
    <w:rsid w:val="00CF75DA"/>
    <w:rsid w:val="00CF78AE"/>
    <w:rsid w:val="00CF7AB9"/>
    <w:rsid w:val="00D00078"/>
    <w:rsid w:val="00D00442"/>
    <w:rsid w:val="00D004B2"/>
    <w:rsid w:val="00D03E36"/>
    <w:rsid w:val="00D05474"/>
    <w:rsid w:val="00D059EB"/>
    <w:rsid w:val="00D07D89"/>
    <w:rsid w:val="00D137F5"/>
    <w:rsid w:val="00D13ADA"/>
    <w:rsid w:val="00D141B3"/>
    <w:rsid w:val="00D141B8"/>
    <w:rsid w:val="00D14453"/>
    <w:rsid w:val="00D152F4"/>
    <w:rsid w:val="00D15ADB"/>
    <w:rsid w:val="00D160EB"/>
    <w:rsid w:val="00D166C4"/>
    <w:rsid w:val="00D16862"/>
    <w:rsid w:val="00D16BF4"/>
    <w:rsid w:val="00D16C07"/>
    <w:rsid w:val="00D17156"/>
    <w:rsid w:val="00D1772C"/>
    <w:rsid w:val="00D20410"/>
    <w:rsid w:val="00D20510"/>
    <w:rsid w:val="00D219B3"/>
    <w:rsid w:val="00D2222D"/>
    <w:rsid w:val="00D22952"/>
    <w:rsid w:val="00D2433E"/>
    <w:rsid w:val="00D247F8"/>
    <w:rsid w:val="00D26978"/>
    <w:rsid w:val="00D26E53"/>
    <w:rsid w:val="00D27431"/>
    <w:rsid w:val="00D27573"/>
    <w:rsid w:val="00D319E7"/>
    <w:rsid w:val="00D31B7F"/>
    <w:rsid w:val="00D31FD0"/>
    <w:rsid w:val="00D321AB"/>
    <w:rsid w:val="00D33BAA"/>
    <w:rsid w:val="00D33E09"/>
    <w:rsid w:val="00D360EA"/>
    <w:rsid w:val="00D40448"/>
    <w:rsid w:val="00D40DF4"/>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61EF"/>
    <w:rsid w:val="00D67E91"/>
    <w:rsid w:val="00D706DE"/>
    <w:rsid w:val="00D714D4"/>
    <w:rsid w:val="00D73A6D"/>
    <w:rsid w:val="00D741F7"/>
    <w:rsid w:val="00D75CB5"/>
    <w:rsid w:val="00D7618C"/>
    <w:rsid w:val="00D76C59"/>
    <w:rsid w:val="00D7703A"/>
    <w:rsid w:val="00D7720F"/>
    <w:rsid w:val="00D801F4"/>
    <w:rsid w:val="00D811C5"/>
    <w:rsid w:val="00D813C9"/>
    <w:rsid w:val="00D8197B"/>
    <w:rsid w:val="00D82951"/>
    <w:rsid w:val="00D838DD"/>
    <w:rsid w:val="00D862F5"/>
    <w:rsid w:val="00D86E72"/>
    <w:rsid w:val="00D86ED0"/>
    <w:rsid w:val="00D876FE"/>
    <w:rsid w:val="00D91438"/>
    <w:rsid w:val="00D93F2E"/>
    <w:rsid w:val="00D95D67"/>
    <w:rsid w:val="00DA05D4"/>
    <w:rsid w:val="00DA0A2E"/>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536B"/>
    <w:rsid w:val="00DC789B"/>
    <w:rsid w:val="00DD0A31"/>
    <w:rsid w:val="00DD156F"/>
    <w:rsid w:val="00DD21F9"/>
    <w:rsid w:val="00DD4ECA"/>
    <w:rsid w:val="00DD522B"/>
    <w:rsid w:val="00DD7AC7"/>
    <w:rsid w:val="00DE1C30"/>
    <w:rsid w:val="00DE5F02"/>
    <w:rsid w:val="00DE602C"/>
    <w:rsid w:val="00DE7685"/>
    <w:rsid w:val="00DF1815"/>
    <w:rsid w:val="00DF2FAC"/>
    <w:rsid w:val="00DF5A74"/>
    <w:rsid w:val="00DF6774"/>
    <w:rsid w:val="00E0000D"/>
    <w:rsid w:val="00E007FC"/>
    <w:rsid w:val="00E009DE"/>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04A"/>
    <w:rsid w:val="00E33364"/>
    <w:rsid w:val="00E35211"/>
    <w:rsid w:val="00E354AB"/>
    <w:rsid w:val="00E354D7"/>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58E9"/>
    <w:rsid w:val="00E765BC"/>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4666"/>
    <w:rsid w:val="00E96938"/>
    <w:rsid w:val="00E96C44"/>
    <w:rsid w:val="00E972B0"/>
    <w:rsid w:val="00E979AE"/>
    <w:rsid w:val="00E97C33"/>
    <w:rsid w:val="00EA00FA"/>
    <w:rsid w:val="00EA5171"/>
    <w:rsid w:val="00EA56F6"/>
    <w:rsid w:val="00EA5CBE"/>
    <w:rsid w:val="00EA5E03"/>
    <w:rsid w:val="00EA61C5"/>
    <w:rsid w:val="00EA6559"/>
    <w:rsid w:val="00EA7AA6"/>
    <w:rsid w:val="00EB3E4F"/>
    <w:rsid w:val="00EB603E"/>
    <w:rsid w:val="00EC170B"/>
    <w:rsid w:val="00EC1CAE"/>
    <w:rsid w:val="00EC1F32"/>
    <w:rsid w:val="00EC2607"/>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17809"/>
    <w:rsid w:val="00F20843"/>
    <w:rsid w:val="00F22CF1"/>
    <w:rsid w:val="00F249AD"/>
    <w:rsid w:val="00F24A26"/>
    <w:rsid w:val="00F252A8"/>
    <w:rsid w:val="00F2604E"/>
    <w:rsid w:val="00F307D7"/>
    <w:rsid w:val="00F31E43"/>
    <w:rsid w:val="00F3219F"/>
    <w:rsid w:val="00F352C8"/>
    <w:rsid w:val="00F352E1"/>
    <w:rsid w:val="00F36751"/>
    <w:rsid w:val="00F373F8"/>
    <w:rsid w:val="00F40DC9"/>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2571"/>
    <w:rsid w:val="00FD4AAA"/>
    <w:rsid w:val="00FD62F7"/>
    <w:rsid w:val="00FD6C38"/>
    <w:rsid w:val="00FE2248"/>
    <w:rsid w:val="00FE2839"/>
    <w:rsid w:val="00FE342F"/>
    <w:rsid w:val="00FE37E7"/>
    <w:rsid w:val="00FE3A1F"/>
    <w:rsid w:val="00FE487D"/>
    <w:rsid w:val="00FE5FD3"/>
    <w:rsid w:val="00FE7834"/>
    <w:rsid w:val="00FF2AD1"/>
    <w:rsid w:val="00FF2C9C"/>
    <w:rsid w:val="00FF49FD"/>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3.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Template>
  <TotalTime>832</TotalTime>
  <Pages>23</Pages>
  <Words>28804</Words>
  <Characters>16419</Characters>
  <Application>Microsoft Office Word</Application>
  <DocSecurity>0</DocSecurity>
  <Lines>136</Lines>
  <Paragraphs>90</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Karolis Vaičiulis</cp:lastModifiedBy>
  <cp:revision>349</cp:revision>
  <dcterms:created xsi:type="dcterms:W3CDTF">2025-05-12T15:34:00Z</dcterms:created>
  <dcterms:modified xsi:type="dcterms:W3CDTF">2026-08-04T12:25:00Z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